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0B22" w:rsidRPr="002E0460" w:rsidRDefault="00ED0B22" w:rsidP="00580988">
      <w:pPr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D0B22" w:rsidRPr="009E2243" w:rsidRDefault="00ED0B22" w:rsidP="009E2243">
      <w:pPr>
        <w:jc w:val="center"/>
        <w:rPr>
          <w:rFonts w:ascii="Times New Roman" w:hAnsi="Times New Roman"/>
          <w:b/>
          <w:sz w:val="24"/>
          <w:szCs w:val="24"/>
        </w:rPr>
      </w:pPr>
      <w:r w:rsidRPr="009E2243">
        <w:rPr>
          <w:rFonts w:ascii="Times New Roman" w:hAnsi="Times New Roman"/>
          <w:b/>
          <w:sz w:val="24"/>
          <w:szCs w:val="24"/>
        </w:rPr>
        <w:t>Готовая курсовая база данных «Кинотеатр»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Схема данных готовой базы данных «Кинотеатр» отображает связи таблиц: Фильмы, Залы, Секторы зала, Места, Сеансы, Билеты, Цены на билеты, Движение билетов, Сотрудники, Должность 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Схема данных готовой базы данных «Кинотеатр» отображает связи таблиц: Фильмы, Залы, Секторы зала, Места, Сеансы, Билеты, Цены на билеты, Движение билетов, Сотрудники, Должность 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">
            <v:imagedata r:id="rId5" o:title="" cropbottom="-39f" cropright="-35f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Главная форма готовой базы данных «Кинотеатр»: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" o:spid="_x0000_i1026" type="#_x0000_t75" alt="Главная форма готовой базы данных «Кинотеатр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">
            <v:imagedata r:id="rId6" o:title="" cropbottom="-39f" cropright="-35f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Форма «Залы» с подчинёнными формами «Секторы зала» и «Места»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7" type="#_x0000_t75" alt="Форма «Залы» с подчинёнными формами «Секторы зала» и «Мест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">
            <v:imagedata r:id="rId7" o:title="" cropbottom="-39f" cropright="-35f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Форма «Фильмы»</w:t>
      </w: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28" type="#_x0000_t75" alt="Форма «Фильм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">
            <v:imagedata r:id="rId8" o:title="" cropbottom="-39f" cropright="-35f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Форма «Сеансы» с подчинёнными формами «Билеты» и «Цены на билеты»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9" o:spid="_x0000_i1029" type="#_x0000_t75" style="width:461.25pt;height:246pt;visibility:visible">
            <v:imagedata r:id="rId9" o:title="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На данный сеанс можно автоматически создать билеты и уничтожить непроданные билеты.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Следующая форма для всех операций (кроме уничтожения) с билетами: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30" type="#_x0000_t75" style="width:461.25pt;height:246pt;visibility:visible">
            <v:imagedata r:id="rId10" o:title="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После выбора даты можно выбрать фильм, прокат которого соответствует дате.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После выбора фильма можно выбрать время, когда есть сеансы, потом зал и сектор зала. Появятся билеты, которые уже созданы, но не уничтожены: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0" o:spid="_x0000_i1031" type="#_x0000_t75" style="width:461.25pt;height:246pt;visibility:visible">
            <v:imagedata r:id="rId11" o:title=""/>
          </v:shape>
        </w:pic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Выбираем билет.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билет не оплачен, его можно продать (запрос на добавление в «Движение билетов», запрос на обновление в «Билеты»), иначе сообщение:</w:t>
      </w:r>
    </w:p>
    <w:p w:rsidR="00ED0B22" w:rsidRPr="002E0460" w:rsidRDefault="00ED0B2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2" type="#_x0000_t75" style="width:193.5pt;height:106.5pt;visibility:visible">
            <v:imagedata r:id="rId12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билет не оплачен и нет брони, его можно забронировать (запрос на добавление в «Движение билетов», запрос на обновление в «Билеты»), иначе сообщение: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1" o:spid="_x0000_i1033" type="#_x0000_t75" style="width:193.5pt;height:106.5pt;visibility:visible">
            <v:imagedata r:id="rId13" o:title=""/>
          </v:shape>
        </w:pict>
      </w:r>
    </w:p>
    <w:p w:rsidR="00ED0B22" w:rsidRPr="002E0460" w:rsidRDefault="00ED0B22" w:rsidP="009148E4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билет оплачен, его можно вернуть (запрос на добавление в «Движение билетов», запрос на обновление в «Билеты»), иначе сообщение:</w:t>
      </w:r>
    </w:p>
    <w:p w:rsidR="00ED0B22" w:rsidRPr="002E0460" w:rsidRDefault="00ED0B22" w:rsidP="009148E4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34" type="#_x0000_t75" style="width:193.5pt;height:106.5pt;visibility:visible">
            <v:imagedata r:id="rId14" o:title=""/>
          </v:shape>
        </w:pict>
      </w:r>
    </w:p>
    <w:p w:rsidR="00ED0B22" w:rsidRPr="002E0460" w:rsidRDefault="00ED0B22" w:rsidP="009148E4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билет не оплачен и забронирован,  можно снять бронь (запрос на добавление в «Движение билетов», запрос на обновление в «Билеты»), иначе сообщение:</w:t>
      </w:r>
    </w:p>
    <w:p w:rsidR="00ED0B22" w:rsidRPr="002E0460" w:rsidRDefault="00ED0B22" w:rsidP="009148E4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35" type="#_x0000_t75" style="width:193.5pt;height:106.5pt;visibility:visible">
            <v:imagedata r:id="rId15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проверка прошла успешно, выполняются 2 запроса (нажимаем «да»):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36" type="#_x0000_t75" style="width:327pt;height:105pt;visibility:visible">
            <v:imagedata r:id="rId16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37" type="#_x0000_t75" style="width:327pt;height:105pt;visibility:visible">
            <v:imagedata r:id="rId17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билет не продан, распечатать его не получится: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38" type="#_x0000_t75" style="width:461.25pt;height:246pt;visibility:visible">
            <v:imagedata r:id="rId18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Если продан: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1" o:spid="_x0000_i1039" type="#_x0000_t75" style="width:461.25pt;height:246pt;visibility:visible">
            <v:imagedata r:id="rId19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Движение билетов: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40" type="#_x0000_t75" style="width:461.25pt;height:246pt;visibility:visible">
            <v:imagedata r:id="rId20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Форма «Должность» с подчинённой формой «Сотрудники»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1" type="#_x0000_t75" alt="Форма «Должность» с подчинённой формой «Сотрудник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">
            <v:imagedata r:id="rId21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Страница «Итоги» главной кнопочной формы базы данных «Кинотеатр»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42" type="#_x0000_t75" alt="Страница «Итоги» главной кнопочной формы базы данных «Кинотеатр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">
            <v:imagedata r:id="rId22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43" type="#_x0000_t75" style="width:203.25pt;height:96pt;visibility:visible">
            <v:imagedata r:id="rId23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Отчёт «Движение билетов по дате»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2" o:spid="_x0000_i1044" type="#_x0000_t75" style="width:461.25pt;height:246pt;visibility:visible">
            <v:imagedata r:id="rId24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5" type="#_x0000_t75" style="width:203.25pt;height:96pt;visibility:visible">
            <v:imagedata r:id="rId25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6" type="#_x0000_t75" style="width:203.25pt;height:96pt;visibility:visible">
            <v:imagedata r:id="rId26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Отчёт «Итоги за месяц»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3" o:spid="_x0000_i1047" type="#_x0000_t75" style="width:461.25pt;height:246pt;visibility:visible">
            <v:imagedata r:id="rId27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Отчёт «Итоги за год»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4" o:spid="_x0000_i1048" type="#_x0000_t75" style="width:461.25pt;height:246pt;visibility:visible">
            <v:imagedata r:id="rId28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Отчёт «Итоги по сотрудникам за месяц»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5" o:spid="_x0000_i1049" type="#_x0000_t75" style="width:461.25pt;height:246pt;visibility:visible">
            <v:imagedata r:id="rId29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Отчёт «Итоги проката»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6" o:spid="_x0000_i1050" type="#_x0000_t75" style="width:461.25pt;height:246pt;visibility:visible">
            <v:imagedata r:id="rId30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51" type="#_x0000_t75" style="width:461.25pt;height:246pt;visibility:visible">
            <v:imagedata r:id="rId31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52" type="#_x0000_t75" style="width:461.25pt;height:246pt;visibility:visible">
            <v:imagedata r:id="rId32" o:title="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Структура таблицы «Билеты»: № билета, дата выпуска, сеанс, место, оплачено, бронь, учичтожен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53" type="#_x0000_t75" alt="Структура таблицы «Билеты»: № билета, дата выпуска, сеанс, место, оплачено, бронь, учичтожен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">
            <v:imagedata r:id="rId33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«Движение билетов»: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движение билетов, № билета, дата, операция, сотрудник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54" type="#_x0000_t75" alt="Структура таблицы «Движение билетов»: ID движение билетов, № билета, дата, операция, сотрудник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">
            <v:imagedata r:id="rId34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«Должность»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должность, название должности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1" o:spid="_x0000_i1055" type="#_x0000_t75" alt="Структура таблицы «Должность» : ID должность, название должности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">
            <v:imagedata r:id="rId35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«Залы»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залы, название, количество мест, описание, число рядов, число мест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2" o:spid="_x0000_i1056" type="#_x0000_t75" alt="Структура таблицы «Залы» : ID залы, название, количество мест, описание, число рядов, число мест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">
            <v:imagedata r:id="rId36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«Места»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места, зал, № ряда, № места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3" o:spid="_x0000_i1057" type="#_x0000_t75" alt="Структура таблицы «Места» : ID места, зал, № ряда, № места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">
            <v:imagedata r:id="rId37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«Сеансы»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сеанса, зал, время, фильм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4" o:spid="_x0000_i1058" type="#_x0000_t75" alt="Структура таблицы «Сеансы» : ID сеанса, зал, время, фильм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">
            <v:imagedata r:id="rId38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«Сеансы зала»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сеанса, зал, название, описание, начальный ряд, конечный ряд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5" o:spid="_x0000_i1059" type="#_x0000_t75" alt="Структура таблицы «Сеансы зала» : ID сеанса, зал, название, описание, начальный ряд, конечный ряд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">
            <v:imagedata r:id="rId39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«Сотрудники»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сотрудники, ФИО, должность, пароль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6" o:spid="_x0000_i1060" type="#_x0000_t75" alt="Структура таблицы «Сотрудники» : ID сотрудники, ФИО, должность, пароль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">
            <v:imagedata r:id="rId40" o:title="" cropbottom="-39f" cropright="-35f"/>
          </v:shape>
        </w:pic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 xml:space="preserve">Структура таблицы «Фильмы» : </w:t>
      </w:r>
      <w:r w:rsidRPr="002E0460">
        <w:rPr>
          <w:rFonts w:ascii="Times New Roman" w:hAnsi="Times New Roman"/>
          <w:sz w:val="24"/>
          <w:szCs w:val="24"/>
          <w:lang w:val="en-US"/>
        </w:rPr>
        <w:t>ID</w:t>
      </w:r>
      <w:r w:rsidRPr="002E0460">
        <w:rPr>
          <w:rFonts w:ascii="Times New Roman" w:hAnsi="Times New Roman"/>
          <w:sz w:val="24"/>
          <w:szCs w:val="24"/>
        </w:rPr>
        <w:t xml:space="preserve"> фильмы, название, длительность, дата начала проката, дата окончания проката, компания-прокатчик.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7" o:spid="_x0000_i1061" type="#_x0000_t75" alt="Структура таблицы «Фильмы» : ID фильмы, название, длительность, дата начала проката, дата окончания проката, компания-прокатчик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">
            <v:imagedata r:id="rId41" o:title="" cropbottom="-39f" cropright="-35f"/>
          </v:shape>
        </w:pict>
      </w:r>
    </w:p>
    <w:p w:rsidR="00ED0B22" w:rsidRPr="002E0460" w:rsidRDefault="00ED0B22" w:rsidP="007A5A8A">
      <w:pPr>
        <w:rPr>
          <w:rFonts w:ascii="Times New Roman" w:hAnsi="Times New Roman"/>
          <w:sz w:val="24"/>
          <w:szCs w:val="24"/>
        </w:rPr>
      </w:pPr>
      <w:r w:rsidRPr="002E0460">
        <w:rPr>
          <w:rFonts w:ascii="Times New Roman" w:hAnsi="Times New Roman"/>
          <w:sz w:val="24"/>
          <w:szCs w:val="24"/>
        </w:rPr>
        <w:t>Стр</w:t>
      </w:r>
      <w:r>
        <w:rPr>
          <w:rFonts w:ascii="Times New Roman" w:hAnsi="Times New Roman"/>
          <w:sz w:val="24"/>
          <w:szCs w:val="24"/>
        </w:rPr>
        <w:t>уктура таблицы «Цены на билеты»</w:t>
      </w:r>
      <w:r w:rsidRPr="002E0460">
        <w:rPr>
          <w:rFonts w:ascii="Times New Roman" w:hAnsi="Times New Roman"/>
          <w:sz w:val="24"/>
          <w:szCs w:val="24"/>
        </w:rPr>
        <w:t>: сеанс, сектор, цена.</w:t>
      </w:r>
    </w:p>
    <w:p w:rsidR="00ED0B22" w:rsidRPr="002E0460" w:rsidRDefault="00ED0B22" w:rsidP="00C926C2">
      <w:pPr>
        <w:rPr>
          <w:rFonts w:ascii="Times New Roman" w:hAnsi="Times New Roman"/>
          <w:sz w:val="24"/>
          <w:szCs w:val="24"/>
        </w:rPr>
      </w:pPr>
      <w:r w:rsidRPr="00B60146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8" o:spid="_x0000_i1062" type="#_x0000_t75" alt="Структура таблицы «Цены на билеты» : сеанс, сектор, цен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">
            <v:imagedata r:id="rId42" o:title="" cropbottom="-39f" cropright="-35f"/>
          </v:shape>
        </w:pict>
      </w:r>
    </w:p>
    <w:sectPr w:rsidR="00ED0B22" w:rsidRPr="002E0460" w:rsidSect="006F07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E4210"/>
    <w:multiLevelType w:val="hybridMultilevel"/>
    <w:tmpl w:val="F4EA3F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E282D"/>
    <w:rsid w:val="0000124E"/>
    <w:rsid w:val="00004113"/>
    <w:rsid w:val="00017506"/>
    <w:rsid w:val="000265D9"/>
    <w:rsid w:val="00042A56"/>
    <w:rsid w:val="000445F2"/>
    <w:rsid w:val="00045440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5F6A"/>
    <w:rsid w:val="00066198"/>
    <w:rsid w:val="000667CD"/>
    <w:rsid w:val="0007223B"/>
    <w:rsid w:val="00073CC7"/>
    <w:rsid w:val="00077B30"/>
    <w:rsid w:val="00094C0C"/>
    <w:rsid w:val="00096F10"/>
    <w:rsid w:val="000A54F2"/>
    <w:rsid w:val="000B4EE8"/>
    <w:rsid w:val="000B71EB"/>
    <w:rsid w:val="000C2096"/>
    <w:rsid w:val="000C3754"/>
    <w:rsid w:val="000C6C62"/>
    <w:rsid w:val="000D2C00"/>
    <w:rsid w:val="000D792E"/>
    <w:rsid w:val="000E17F2"/>
    <w:rsid w:val="000E1C0A"/>
    <w:rsid w:val="000E2272"/>
    <w:rsid w:val="000E3ECE"/>
    <w:rsid w:val="000F3AED"/>
    <w:rsid w:val="00111E90"/>
    <w:rsid w:val="00116036"/>
    <w:rsid w:val="00116F2A"/>
    <w:rsid w:val="001358F6"/>
    <w:rsid w:val="00140985"/>
    <w:rsid w:val="001460A6"/>
    <w:rsid w:val="001504DE"/>
    <w:rsid w:val="00151BF0"/>
    <w:rsid w:val="0016383D"/>
    <w:rsid w:val="00173275"/>
    <w:rsid w:val="001854C3"/>
    <w:rsid w:val="00186745"/>
    <w:rsid w:val="001873C0"/>
    <w:rsid w:val="001A22A4"/>
    <w:rsid w:val="001A2A4C"/>
    <w:rsid w:val="001A31CA"/>
    <w:rsid w:val="001A3890"/>
    <w:rsid w:val="001A574E"/>
    <w:rsid w:val="001A5E54"/>
    <w:rsid w:val="001B6986"/>
    <w:rsid w:val="001D25E4"/>
    <w:rsid w:val="001D4764"/>
    <w:rsid w:val="001E37E7"/>
    <w:rsid w:val="001F38C3"/>
    <w:rsid w:val="001F58B5"/>
    <w:rsid w:val="00206AE2"/>
    <w:rsid w:val="00216E08"/>
    <w:rsid w:val="002342C0"/>
    <w:rsid w:val="00235A6F"/>
    <w:rsid w:val="00241FDB"/>
    <w:rsid w:val="00242F67"/>
    <w:rsid w:val="0025077B"/>
    <w:rsid w:val="00252A82"/>
    <w:rsid w:val="00255303"/>
    <w:rsid w:val="00257841"/>
    <w:rsid w:val="00257E8C"/>
    <w:rsid w:val="00266A9E"/>
    <w:rsid w:val="002848B4"/>
    <w:rsid w:val="00294AA2"/>
    <w:rsid w:val="002A0F62"/>
    <w:rsid w:val="002E0460"/>
    <w:rsid w:val="002E0F62"/>
    <w:rsid w:val="002E2110"/>
    <w:rsid w:val="002E6E88"/>
    <w:rsid w:val="002F05F8"/>
    <w:rsid w:val="002F3130"/>
    <w:rsid w:val="002F6463"/>
    <w:rsid w:val="003111DA"/>
    <w:rsid w:val="00311D6B"/>
    <w:rsid w:val="00322E5F"/>
    <w:rsid w:val="003251C2"/>
    <w:rsid w:val="00325BA0"/>
    <w:rsid w:val="00335013"/>
    <w:rsid w:val="0033563D"/>
    <w:rsid w:val="0034421D"/>
    <w:rsid w:val="0034738D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3615"/>
    <w:rsid w:val="003A5416"/>
    <w:rsid w:val="003A676E"/>
    <w:rsid w:val="003B0E48"/>
    <w:rsid w:val="003B2FFB"/>
    <w:rsid w:val="003C0E81"/>
    <w:rsid w:val="003C6352"/>
    <w:rsid w:val="003C7426"/>
    <w:rsid w:val="003D19F3"/>
    <w:rsid w:val="003E2D85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27413"/>
    <w:rsid w:val="004278DB"/>
    <w:rsid w:val="00427DCB"/>
    <w:rsid w:val="00436EF7"/>
    <w:rsid w:val="00437BA5"/>
    <w:rsid w:val="00450DCF"/>
    <w:rsid w:val="00457C75"/>
    <w:rsid w:val="00465A4E"/>
    <w:rsid w:val="00470A9C"/>
    <w:rsid w:val="00471298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714F"/>
    <w:rsid w:val="004E0EB5"/>
    <w:rsid w:val="004F04E6"/>
    <w:rsid w:val="00500BF3"/>
    <w:rsid w:val="0050645B"/>
    <w:rsid w:val="00507CB9"/>
    <w:rsid w:val="005122AA"/>
    <w:rsid w:val="00542C8C"/>
    <w:rsid w:val="00546DCA"/>
    <w:rsid w:val="0054778B"/>
    <w:rsid w:val="00556F9B"/>
    <w:rsid w:val="0056256C"/>
    <w:rsid w:val="00566173"/>
    <w:rsid w:val="00572E7A"/>
    <w:rsid w:val="00575069"/>
    <w:rsid w:val="00576490"/>
    <w:rsid w:val="00580988"/>
    <w:rsid w:val="005831FE"/>
    <w:rsid w:val="005973BB"/>
    <w:rsid w:val="0059750F"/>
    <w:rsid w:val="00597667"/>
    <w:rsid w:val="005A05C9"/>
    <w:rsid w:val="005A0918"/>
    <w:rsid w:val="005A0CAA"/>
    <w:rsid w:val="005A4B12"/>
    <w:rsid w:val="005A50E8"/>
    <w:rsid w:val="005B5A6D"/>
    <w:rsid w:val="005B7D1D"/>
    <w:rsid w:val="005C1517"/>
    <w:rsid w:val="005C656C"/>
    <w:rsid w:val="005C743B"/>
    <w:rsid w:val="005C77B1"/>
    <w:rsid w:val="005F517C"/>
    <w:rsid w:val="005F5FA6"/>
    <w:rsid w:val="00601BEC"/>
    <w:rsid w:val="00610426"/>
    <w:rsid w:val="00611694"/>
    <w:rsid w:val="00626F2F"/>
    <w:rsid w:val="00645441"/>
    <w:rsid w:val="006502E3"/>
    <w:rsid w:val="00651AED"/>
    <w:rsid w:val="00655119"/>
    <w:rsid w:val="006610C1"/>
    <w:rsid w:val="00662275"/>
    <w:rsid w:val="0066299A"/>
    <w:rsid w:val="00673CB2"/>
    <w:rsid w:val="00677183"/>
    <w:rsid w:val="00681671"/>
    <w:rsid w:val="00682934"/>
    <w:rsid w:val="00685145"/>
    <w:rsid w:val="00685223"/>
    <w:rsid w:val="00685E0B"/>
    <w:rsid w:val="00686F77"/>
    <w:rsid w:val="0069579A"/>
    <w:rsid w:val="006A5164"/>
    <w:rsid w:val="006A6470"/>
    <w:rsid w:val="006B42C7"/>
    <w:rsid w:val="006C0C20"/>
    <w:rsid w:val="006D0E5C"/>
    <w:rsid w:val="006D2E9D"/>
    <w:rsid w:val="006D569A"/>
    <w:rsid w:val="006E259D"/>
    <w:rsid w:val="006E5EF7"/>
    <w:rsid w:val="006F07AD"/>
    <w:rsid w:val="00711C50"/>
    <w:rsid w:val="00717E94"/>
    <w:rsid w:val="00721933"/>
    <w:rsid w:val="00722889"/>
    <w:rsid w:val="00725F90"/>
    <w:rsid w:val="007308B6"/>
    <w:rsid w:val="0074177C"/>
    <w:rsid w:val="007422F6"/>
    <w:rsid w:val="00744709"/>
    <w:rsid w:val="00746290"/>
    <w:rsid w:val="0075093B"/>
    <w:rsid w:val="00770D2A"/>
    <w:rsid w:val="007711B9"/>
    <w:rsid w:val="00777101"/>
    <w:rsid w:val="0078466D"/>
    <w:rsid w:val="007A4AF2"/>
    <w:rsid w:val="007A5A8A"/>
    <w:rsid w:val="007A7562"/>
    <w:rsid w:val="007B0804"/>
    <w:rsid w:val="007B61E1"/>
    <w:rsid w:val="007B7323"/>
    <w:rsid w:val="007B7AA7"/>
    <w:rsid w:val="007C00E4"/>
    <w:rsid w:val="007C06A3"/>
    <w:rsid w:val="007C22BD"/>
    <w:rsid w:val="007C4527"/>
    <w:rsid w:val="007C5445"/>
    <w:rsid w:val="007D4C2A"/>
    <w:rsid w:val="007E16F2"/>
    <w:rsid w:val="007E1DDD"/>
    <w:rsid w:val="007E2BF4"/>
    <w:rsid w:val="007F1BDC"/>
    <w:rsid w:val="007F6D78"/>
    <w:rsid w:val="008005EB"/>
    <w:rsid w:val="008026B4"/>
    <w:rsid w:val="00805520"/>
    <w:rsid w:val="008057AF"/>
    <w:rsid w:val="0081142C"/>
    <w:rsid w:val="00812155"/>
    <w:rsid w:val="00822BCF"/>
    <w:rsid w:val="0082515E"/>
    <w:rsid w:val="00832606"/>
    <w:rsid w:val="00832A25"/>
    <w:rsid w:val="0084016B"/>
    <w:rsid w:val="00840675"/>
    <w:rsid w:val="00840B06"/>
    <w:rsid w:val="00841A18"/>
    <w:rsid w:val="00842134"/>
    <w:rsid w:val="008426A6"/>
    <w:rsid w:val="00843079"/>
    <w:rsid w:val="008446BC"/>
    <w:rsid w:val="00861DE0"/>
    <w:rsid w:val="008644E5"/>
    <w:rsid w:val="00876BDD"/>
    <w:rsid w:val="008777DA"/>
    <w:rsid w:val="008832F8"/>
    <w:rsid w:val="00883A5A"/>
    <w:rsid w:val="0088425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90588D"/>
    <w:rsid w:val="00905AA9"/>
    <w:rsid w:val="00907772"/>
    <w:rsid w:val="00912FFF"/>
    <w:rsid w:val="009148E4"/>
    <w:rsid w:val="00923AAE"/>
    <w:rsid w:val="00923B05"/>
    <w:rsid w:val="00936DF1"/>
    <w:rsid w:val="00937216"/>
    <w:rsid w:val="00940255"/>
    <w:rsid w:val="00942E26"/>
    <w:rsid w:val="00952D63"/>
    <w:rsid w:val="009555F3"/>
    <w:rsid w:val="00965D5F"/>
    <w:rsid w:val="00982D1F"/>
    <w:rsid w:val="009869B9"/>
    <w:rsid w:val="009914AB"/>
    <w:rsid w:val="00996863"/>
    <w:rsid w:val="009A2DD3"/>
    <w:rsid w:val="009A50F8"/>
    <w:rsid w:val="009A70B4"/>
    <w:rsid w:val="009D7B23"/>
    <w:rsid w:val="009E2243"/>
    <w:rsid w:val="009E7EB3"/>
    <w:rsid w:val="009F5287"/>
    <w:rsid w:val="009F52E6"/>
    <w:rsid w:val="00A0259D"/>
    <w:rsid w:val="00A03F6D"/>
    <w:rsid w:val="00A12711"/>
    <w:rsid w:val="00A2537E"/>
    <w:rsid w:val="00A25BF1"/>
    <w:rsid w:val="00A26EB1"/>
    <w:rsid w:val="00A31C69"/>
    <w:rsid w:val="00A3676B"/>
    <w:rsid w:val="00A42ADD"/>
    <w:rsid w:val="00A4535B"/>
    <w:rsid w:val="00A63921"/>
    <w:rsid w:val="00A64A2C"/>
    <w:rsid w:val="00A73F75"/>
    <w:rsid w:val="00A834B4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F0769"/>
    <w:rsid w:val="00AF1B0A"/>
    <w:rsid w:val="00AF4C24"/>
    <w:rsid w:val="00B04FF7"/>
    <w:rsid w:val="00B07B21"/>
    <w:rsid w:val="00B123BA"/>
    <w:rsid w:val="00B15A1A"/>
    <w:rsid w:val="00B17BCE"/>
    <w:rsid w:val="00B2264B"/>
    <w:rsid w:val="00B349E1"/>
    <w:rsid w:val="00B355C8"/>
    <w:rsid w:val="00B478AD"/>
    <w:rsid w:val="00B50974"/>
    <w:rsid w:val="00B50EE8"/>
    <w:rsid w:val="00B57B61"/>
    <w:rsid w:val="00B60146"/>
    <w:rsid w:val="00B64EC1"/>
    <w:rsid w:val="00B759BC"/>
    <w:rsid w:val="00B77177"/>
    <w:rsid w:val="00B82AF7"/>
    <w:rsid w:val="00B86425"/>
    <w:rsid w:val="00B9193F"/>
    <w:rsid w:val="00BA15AB"/>
    <w:rsid w:val="00BA4421"/>
    <w:rsid w:val="00BA4763"/>
    <w:rsid w:val="00BA53D7"/>
    <w:rsid w:val="00BC607D"/>
    <w:rsid w:val="00BD1776"/>
    <w:rsid w:val="00BD529B"/>
    <w:rsid w:val="00BD599E"/>
    <w:rsid w:val="00BD5CED"/>
    <w:rsid w:val="00BE189B"/>
    <w:rsid w:val="00BE282D"/>
    <w:rsid w:val="00C03BB1"/>
    <w:rsid w:val="00C06D17"/>
    <w:rsid w:val="00C06EF6"/>
    <w:rsid w:val="00C100E9"/>
    <w:rsid w:val="00C16953"/>
    <w:rsid w:val="00C2359E"/>
    <w:rsid w:val="00C27DAE"/>
    <w:rsid w:val="00C30717"/>
    <w:rsid w:val="00C41345"/>
    <w:rsid w:val="00C4351A"/>
    <w:rsid w:val="00C5159C"/>
    <w:rsid w:val="00C54E9B"/>
    <w:rsid w:val="00C558B5"/>
    <w:rsid w:val="00C5631D"/>
    <w:rsid w:val="00C67312"/>
    <w:rsid w:val="00C67ECA"/>
    <w:rsid w:val="00C67F5E"/>
    <w:rsid w:val="00C718DE"/>
    <w:rsid w:val="00C73896"/>
    <w:rsid w:val="00C77F48"/>
    <w:rsid w:val="00C80E55"/>
    <w:rsid w:val="00C83961"/>
    <w:rsid w:val="00C85654"/>
    <w:rsid w:val="00C926C2"/>
    <w:rsid w:val="00C93A6A"/>
    <w:rsid w:val="00CA38A3"/>
    <w:rsid w:val="00CA62AC"/>
    <w:rsid w:val="00CB07F8"/>
    <w:rsid w:val="00CB0E1C"/>
    <w:rsid w:val="00CB1050"/>
    <w:rsid w:val="00CB1C74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7796"/>
    <w:rsid w:val="00CF0F14"/>
    <w:rsid w:val="00CF2A16"/>
    <w:rsid w:val="00D01500"/>
    <w:rsid w:val="00D01DD7"/>
    <w:rsid w:val="00D02167"/>
    <w:rsid w:val="00D03041"/>
    <w:rsid w:val="00D05303"/>
    <w:rsid w:val="00D06372"/>
    <w:rsid w:val="00D06BDC"/>
    <w:rsid w:val="00D1402F"/>
    <w:rsid w:val="00D207ED"/>
    <w:rsid w:val="00D20844"/>
    <w:rsid w:val="00D20ED3"/>
    <w:rsid w:val="00D40A04"/>
    <w:rsid w:val="00D42641"/>
    <w:rsid w:val="00D430FF"/>
    <w:rsid w:val="00D43CD3"/>
    <w:rsid w:val="00D4400A"/>
    <w:rsid w:val="00D55412"/>
    <w:rsid w:val="00D61C2A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A3895"/>
    <w:rsid w:val="00DA73C3"/>
    <w:rsid w:val="00DA7829"/>
    <w:rsid w:val="00DB45D6"/>
    <w:rsid w:val="00DC6D4C"/>
    <w:rsid w:val="00DD52F3"/>
    <w:rsid w:val="00DE6925"/>
    <w:rsid w:val="00E02E99"/>
    <w:rsid w:val="00E04800"/>
    <w:rsid w:val="00E1195B"/>
    <w:rsid w:val="00E25C3B"/>
    <w:rsid w:val="00E30251"/>
    <w:rsid w:val="00E33FB5"/>
    <w:rsid w:val="00E37848"/>
    <w:rsid w:val="00E40A35"/>
    <w:rsid w:val="00E453A1"/>
    <w:rsid w:val="00E53AE1"/>
    <w:rsid w:val="00E54BE7"/>
    <w:rsid w:val="00E61614"/>
    <w:rsid w:val="00E62260"/>
    <w:rsid w:val="00E67CC4"/>
    <w:rsid w:val="00E705E9"/>
    <w:rsid w:val="00E72351"/>
    <w:rsid w:val="00E728BA"/>
    <w:rsid w:val="00E93ADC"/>
    <w:rsid w:val="00E95A8A"/>
    <w:rsid w:val="00E95E32"/>
    <w:rsid w:val="00EA153F"/>
    <w:rsid w:val="00EA50DB"/>
    <w:rsid w:val="00EB2338"/>
    <w:rsid w:val="00EB482F"/>
    <w:rsid w:val="00EC2EA5"/>
    <w:rsid w:val="00EC3E55"/>
    <w:rsid w:val="00EC4996"/>
    <w:rsid w:val="00ED0B22"/>
    <w:rsid w:val="00EE200C"/>
    <w:rsid w:val="00EE2748"/>
    <w:rsid w:val="00EF1D38"/>
    <w:rsid w:val="00EF2A8D"/>
    <w:rsid w:val="00EF354E"/>
    <w:rsid w:val="00F148EA"/>
    <w:rsid w:val="00F15A75"/>
    <w:rsid w:val="00F16E42"/>
    <w:rsid w:val="00F17896"/>
    <w:rsid w:val="00F206C6"/>
    <w:rsid w:val="00F25E93"/>
    <w:rsid w:val="00F27A42"/>
    <w:rsid w:val="00F31188"/>
    <w:rsid w:val="00F445B3"/>
    <w:rsid w:val="00F51186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A1383"/>
    <w:rsid w:val="00FA5631"/>
    <w:rsid w:val="00FA5750"/>
    <w:rsid w:val="00FB20EB"/>
    <w:rsid w:val="00FB7E7A"/>
    <w:rsid w:val="00FC3E6B"/>
    <w:rsid w:val="00FC41DD"/>
    <w:rsid w:val="00FC796B"/>
    <w:rsid w:val="00FD2926"/>
    <w:rsid w:val="00FD5A6B"/>
    <w:rsid w:val="00FE2654"/>
    <w:rsid w:val="00FE3E59"/>
    <w:rsid w:val="00FE604C"/>
    <w:rsid w:val="00FF2651"/>
    <w:rsid w:val="00FF4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92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926C2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580988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58098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850</TotalTime>
  <Pages>17</Pages>
  <Words>398</Words>
  <Characters>2271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23</cp:revision>
  <dcterms:created xsi:type="dcterms:W3CDTF">2015-05-23T13:26:00Z</dcterms:created>
  <dcterms:modified xsi:type="dcterms:W3CDTF">2017-11-30T07:41:00Z</dcterms:modified>
</cp:coreProperties>
</file>