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5226" w:rsidRPr="00F97872" w:rsidRDefault="001A5226" w:rsidP="008404C4">
      <w:pPr>
        <w:pStyle w:val="Heading5"/>
        <w:jc w:val="both"/>
        <w:rPr>
          <w:b/>
          <w:bCs/>
          <w:iCs/>
          <w:noProof/>
          <w:sz w:val="24"/>
          <w:szCs w:val="24"/>
          <w:lang w:eastAsia="en-US"/>
        </w:rPr>
      </w:pPr>
    </w:p>
    <w:p w:rsidR="001A5226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</w:p>
    <w:p w:rsidR="001A5226" w:rsidRPr="00547DC6" w:rsidRDefault="001A5226">
      <w:pPr>
        <w:rPr>
          <w:b/>
          <w:sz w:val="24"/>
          <w:szCs w:val="24"/>
        </w:rPr>
      </w:pPr>
      <w:r w:rsidRPr="00547DC6">
        <w:rPr>
          <w:b/>
          <w:sz w:val="24"/>
          <w:szCs w:val="24"/>
        </w:rPr>
        <w:t xml:space="preserve">Готовая база данных </w:t>
      </w:r>
      <w:r w:rsidRPr="00547DC6">
        <w:rPr>
          <w:b/>
          <w:sz w:val="24"/>
          <w:szCs w:val="24"/>
          <w:lang w:val="en-US"/>
        </w:rPr>
        <w:t>access</w:t>
      </w:r>
      <w:r w:rsidRPr="00547DC6">
        <w:rPr>
          <w:b/>
          <w:sz w:val="24"/>
          <w:szCs w:val="24"/>
        </w:rPr>
        <w:t xml:space="preserve"> «Домоуправление»</w:t>
      </w:r>
    </w:p>
    <w:p w:rsidR="001A5226" w:rsidRPr="00547DC6" w:rsidRDefault="001A5226">
      <w:pPr>
        <w:rPr>
          <w:sz w:val="24"/>
          <w:szCs w:val="24"/>
        </w:rPr>
      </w:pPr>
    </w:p>
    <w:p w:rsidR="001A5226" w:rsidRPr="00626F21" w:rsidRDefault="001A5226" w:rsidP="00B2719B">
      <w:pPr>
        <w:pStyle w:val="Heading2"/>
        <w:jc w:val="center"/>
        <w:rPr>
          <w:b/>
          <w:szCs w:val="24"/>
        </w:rPr>
      </w:pPr>
      <w:bookmarkStart w:id="0" w:name="_Toc68355346"/>
      <w:bookmarkStart w:id="1" w:name="_Toc67892688"/>
      <w:bookmarkStart w:id="2" w:name="_Toc67719890"/>
      <w:bookmarkStart w:id="3" w:name="_Toc66686688"/>
      <w:r w:rsidRPr="00626F21">
        <w:rPr>
          <w:b/>
          <w:szCs w:val="24"/>
        </w:rPr>
        <w:t>Задание</w:t>
      </w:r>
      <w:bookmarkEnd w:id="0"/>
      <w:r w:rsidRPr="00626F21">
        <w:rPr>
          <w:b/>
          <w:szCs w:val="24"/>
        </w:rPr>
        <w:t xml:space="preserve"> </w:t>
      </w:r>
      <w:bookmarkEnd w:id="1"/>
      <w:bookmarkEnd w:id="2"/>
      <w:bookmarkEnd w:id="3"/>
    </w:p>
    <w:p w:rsidR="001A5226" w:rsidRPr="00626F21" w:rsidRDefault="001A5226" w:rsidP="00B2719B">
      <w:pPr>
        <w:spacing w:line="360" w:lineRule="auto"/>
        <w:rPr>
          <w:sz w:val="24"/>
          <w:szCs w:val="24"/>
        </w:rPr>
      </w:pPr>
    </w:p>
    <w:p w:rsidR="001A5226" w:rsidRPr="00626F21" w:rsidRDefault="001A5226" w:rsidP="00B2719B">
      <w:pPr>
        <w:pStyle w:val="BodyText"/>
        <w:numPr>
          <w:ilvl w:val="0"/>
          <w:numId w:val="1"/>
        </w:numPr>
        <w:spacing w:line="360" w:lineRule="auto"/>
        <w:jc w:val="both"/>
        <w:rPr>
          <w:szCs w:val="24"/>
        </w:rPr>
      </w:pPr>
      <w:r w:rsidRPr="00626F21">
        <w:rPr>
          <w:szCs w:val="24"/>
        </w:rPr>
        <w:t>Выбрать вариант задания в соответствии с номером в журнале группы.</w:t>
      </w:r>
    </w:p>
    <w:p w:rsidR="001A5226" w:rsidRPr="00626F21" w:rsidRDefault="001A5226" w:rsidP="00B2719B">
      <w:pPr>
        <w:pStyle w:val="BodyText"/>
        <w:numPr>
          <w:ilvl w:val="0"/>
          <w:numId w:val="1"/>
        </w:numPr>
        <w:spacing w:line="360" w:lineRule="auto"/>
        <w:jc w:val="both"/>
        <w:rPr>
          <w:szCs w:val="24"/>
        </w:rPr>
      </w:pPr>
      <w:r w:rsidRPr="00626F21">
        <w:rPr>
          <w:szCs w:val="24"/>
        </w:rPr>
        <w:t>Уточнив и дополнив заданную предметную область, выявить необходимый набор сущностей, определить требуемый набор атрибутов для каждой сущности, определить связи между объектами.</w:t>
      </w:r>
    </w:p>
    <w:p w:rsidR="001A5226" w:rsidRPr="00626F21" w:rsidRDefault="001A5226" w:rsidP="00B2719B">
      <w:pPr>
        <w:pStyle w:val="BodyText"/>
        <w:numPr>
          <w:ilvl w:val="0"/>
          <w:numId w:val="1"/>
        </w:numPr>
        <w:spacing w:line="360" w:lineRule="auto"/>
        <w:jc w:val="both"/>
        <w:rPr>
          <w:szCs w:val="24"/>
        </w:rPr>
      </w:pPr>
      <w:r w:rsidRPr="00626F21">
        <w:rPr>
          <w:szCs w:val="24"/>
        </w:rPr>
        <w:t>Создать структуры таблиц, ключевые поля. Заполнить таблицы данными. Количество  данных в таблицах должно обеспечивать выдачу не менее 3-5 записей по каждому запросу задания. Установить связи между таблицами.</w:t>
      </w:r>
    </w:p>
    <w:p w:rsidR="001A5226" w:rsidRPr="00626F21" w:rsidRDefault="001A5226" w:rsidP="00B2719B">
      <w:pPr>
        <w:pStyle w:val="BodyText"/>
        <w:numPr>
          <w:ilvl w:val="0"/>
          <w:numId w:val="1"/>
        </w:numPr>
        <w:spacing w:line="360" w:lineRule="auto"/>
        <w:jc w:val="both"/>
        <w:rPr>
          <w:szCs w:val="24"/>
        </w:rPr>
      </w:pPr>
      <w:r w:rsidRPr="00626F21">
        <w:rPr>
          <w:szCs w:val="24"/>
        </w:rPr>
        <w:t xml:space="preserve">Создать формы для ввода информации в удобном для пользователя формате. </w:t>
      </w:r>
    </w:p>
    <w:p w:rsidR="001A5226" w:rsidRPr="00626F21" w:rsidRDefault="001A5226" w:rsidP="00B2719B">
      <w:pPr>
        <w:pStyle w:val="BodyText"/>
        <w:numPr>
          <w:ilvl w:val="0"/>
          <w:numId w:val="1"/>
        </w:numPr>
        <w:spacing w:line="360" w:lineRule="auto"/>
        <w:jc w:val="both"/>
        <w:rPr>
          <w:szCs w:val="24"/>
        </w:rPr>
      </w:pPr>
      <w:r w:rsidRPr="00626F21">
        <w:rPr>
          <w:szCs w:val="24"/>
        </w:rPr>
        <w:t>Создать запросы на выборку в соответствии с заданием. Создать параметрический запрос. Создать запросы на обновление и удаление. Создать перекрестный запрос. Создать запрос для создания отчета.</w:t>
      </w:r>
    </w:p>
    <w:p w:rsidR="001A5226" w:rsidRPr="00626F21" w:rsidRDefault="001A5226" w:rsidP="00B2719B">
      <w:pPr>
        <w:pStyle w:val="BodyText"/>
        <w:numPr>
          <w:ilvl w:val="0"/>
          <w:numId w:val="1"/>
        </w:numPr>
        <w:spacing w:line="360" w:lineRule="auto"/>
        <w:jc w:val="both"/>
        <w:rPr>
          <w:szCs w:val="24"/>
        </w:rPr>
      </w:pPr>
      <w:r w:rsidRPr="00626F21">
        <w:rPr>
          <w:szCs w:val="24"/>
        </w:rPr>
        <w:t>Создать простой отчет и  отчет на основе ранее созданного запроса.</w:t>
      </w:r>
    </w:p>
    <w:p w:rsidR="001A5226" w:rsidRPr="00626F21" w:rsidRDefault="001A5226" w:rsidP="00B2719B">
      <w:pPr>
        <w:pStyle w:val="BodyText"/>
        <w:numPr>
          <w:ilvl w:val="0"/>
          <w:numId w:val="1"/>
        </w:numPr>
        <w:spacing w:line="360" w:lineRule="auto"/>
        <w:jc w:val="both"/>
        <w:rPr>
          <w:szCs w:val="24"/>
        </w:rPr>
      </w:pPr>
      <w:r w:rsidRPr="00626F21">
        <w:rPr>
          <w:szCs w:val="24"/>
        </w:rPr>
        <w:t xml:space="preserve">Создать кнопочную форму для работы со всеми созданными ранее объектами базы данных (таблицы, формы, запросы, отчеты). Предусмотреть в форме выход из базы данных. </w:t>
      </w:r>
    </w:p>
    <w:p w:rsidR="001A5226" w:rsidRPr="00626F21" w:rsidRDefault="001A5226" w:rsidP="00B2719B">
      <w:pPr>
        <w:pStyle w:val="H5"/>
        <w:jc w:val="center"/>
        <w:rPr>
          <w:b w:val="0"/>
          <w:sz w:val="24"/>
          <w:szCs w:val="24"/>
        </w:rPr>
      </w:pPr>
      <w:r w:rsidRPr="00626F21">
        <w:rPr>
          <w:sz w:val="24"/>
          <w:szCs w:val="24"/>
        </w:rPr>
        <w:t>Вариант 14. Домоуправление</w:t>
      </w:r>
    </w:p>
    <w:p w:rsidR="001A5226" w:rsidRPr="00626F21" w:rsidRDefault="001A5226" w:rsidP="00B2719B">
      <w:pPr>
        <w:spacing w:line="360" w:lineRule="auto"/>
        <w:rPr>
          <w:sz w:val="24"/>
          <w:szCs w:val="24"/>
        </w:rPr>
      </w:pPr>
      <w:r w:rsidRPr="00626F21">
        <w:rPr>
          <w:sz w:val="24"/>
          <w:szCs w:val="24"/>
        </w:rPr>
        <w:t xml:space="preserve">Минимальный список характеристик: </w:t>
      </w:r>
    </w:p>
    <w:p w:rsidR="001A5226" w:rsidRPr="00626F21" w:rsidRDefault="001A5226" w:rsidP="00B2719B">
      <w:pPr>
        <w:numPr>
          <w:ilvl w:val="0"/>
          <w:numId w:val="2"/>
        </w:numPr>
        <w:spacing w:line="360" w:lineRule="auto"/>
        <w:ind w:left="720"/>
        <w:rPr>
          <w:sz w:val="24"/>
          <w:szCs w:val="24"/>
        </w:rPr>
      </w:pPr>
      <w:r w:rsidRPr="00626F21">
        <w:rPr>
          <w:sz w:val="24"/>
          <w:szCs w:val="24"/>
        </w:rPr>
        <w:t>Номер квартиры, номер дома, число жильцов, площадь;</w:t>
      </w:r>
    </w:p>
    <w:p w:rsidR="001A5226" w:rsidRPr="00626F21" w:rsidRDefault="001A5226" w:rsidP="00B2719B">
      <w:pPr>
        <w:numPr>
          <w:ilvl w:val="0"/>
          <w:numId w:val="2"/>
        </w:numPr>
        <w:spacing w:line="360" w:lineRule="auto"/>
        <w:ind w:left="720"/>
        <w:rPr>
          <w:sz w:val="24"/>
          <w:szCs w:val="24"/>
        </w:rPr>
      </w:pPr>
      <w:r w:rsidRPr="00626F21">
        <w:rPr>
          <w:sz w:val="24"/>
          <w:szCs w:val="24"/>
        </w:rPr>
        <w:t>Вид оплаты, цена за единицу площади, цена за одного жильца;</w:t>
      </w:r>
    </w:p>
    <w:p w:rsidR="001A5226" w:rsidRPr="00626F21" w:rsidRDefault="001A5226" w:rsidP="00B2719B">
      <w:pPr>
        <w:numPr>
          <w:ilvl w:val="0"/>
          <w:numId w:val="2"/>
        </w:numPr>
        <w:spacing w:line="360" w:lineRule="auto"/>
        <w:ind w:left="720"/>
        <w:rPr>
          <w:sz w:val="24"/>
          <w:szCs w:val="24"/>
        </w:rPr>
      </w:pPr>
      <w:r w:rsidRPr="00626F21">
        <w:rPr>
          <w:sz w:val="24"/>
          <w:szCs w:val="24"/>
        </w:rPr>
        <w:t>Сумма оплаты, месяц и год оплаты, дата оплаты.</w:t>
      </w:r>
    </w:p>
    <w:p w:rsidR="001A5226" w:rsidRPr="00626F21" w:rsidRDefault="001A5226" w:rsidP="00B2719B">
      <w:pPr>
        <w:pStyle w:val="BodyTextIndent"/>
        <w:rPr>
          <w:sz w:val="24"/>
          <w:szCs w:val="24"/>
        </w:rPr>
      </w:pPr>
      <w:r w:rsidRPr="00626F21">
        <w:rPr>
          <w:sz w:val="24"/>
          <w:szCs w:val="24"/>
        </w:rPr>
        <w:t>В одной квартире используются разные виды оплаты.</w:t>
      </w:r>
    </w:p>
    <w:p w:rsidR="001A5226" w:rsidRPr="00626F21" w:rsidRDefault="001A5226" w:rsidP="00B2719B">
      <w:pPr>
        <w:spacing w:line="360" w:lineRule="auto"/>
        <w:ind w:left="360"/>
        <w:rPr>
          <w:sz w:val="24"/>
          <w:szCs w:val="24"/>
        </w:rPr>
      </w:pPr>
    </w:p>
    <w:p w:rsidR="001A5226" w:rsidRPr="00626F21" w:rsidRDefault="001A5226" w:rsidP="00B2719B">
      <w:pPr>
        <w:spacing w:line="360" w:lineRule="auto"/>
        <w:ind w:left="360"/>
        <w:rPr>
          <w:sz w:val="24"/>
          <w:szCs w:val="24"/>
        </w:rPr>
      </w:pPr>
    </w:p>
    <w:p w:rsidR="001A5226" w:rsidRPr="00626F21" w:rsidRDefault="001A5226" w:rsidP="00B2719B">
      <w:pPr>
        <w:spacing w:line="360" w:lineRule="auto"/>
        <w:rPr>
          <w:sz w:val="24"/>
          <w:szCs w:val="24"/>
        </w:rPr>
      </w:pPr>
      <w:r w:rsidRPr="00626F21">
        <w:rPr>
          <w:i/>
          <w:sz w:val="24"/>
          <w:szCs w:val="24"/>
        </w:rPr>
        <w:t>Выборки</w:t>
      </w:r>
      <w:r w:rsidRPr="00626F21">
        <w:rPr>
          <w:sz w:val="24"/>
          <w:szCs w:val="24"/>
        </w:rPr>
        <w:t xml:space="preserve">: </w:t>
      </w:r>
    </w:p>
    <w:p w:rsidR="001A5226" w:rsidRPr="00626F21" w:rsidRDefault="001A5226" w:rsidP="00B2719B">
      <w:pPr>
        <w:numPr>
          <w:ilvl w:val="0"/>
          <w:numId w:val="3"/>
        </w:numPr>
        <w:spacing w:line="360" w:lineRule="auto"/>
        <w:outlineLvl w:val="0"/>
        <w:rPr>
          <w:sz w:val="24"/>
          <w:szCs w:val="24"/>
        </w:rPr>
      </w:pPr>
      <w:r w:rsidRPr="00626F21">
        <w:rPr>
          <w:sz w:val="24"/>
          <w:szCs w:val="24"/>
        </w:rPr>
        <w:t xml:space="preserve">Определить сумму месячной оплаты для всех квартир дома №5. </w:t>
      </w:r>
    </w:p>
    <w:p w:rsidR="001A5226" w:rsidRPr="00626F21" w:rsidRDefault="001A5226" w:rsidP="00B2719B">
      <w:pPr>
        <w:numPr>
          <w:ilvl w:val="0"/>
          <w:numId w:val="3"/>
        </w:numPr>
        <w:spacing w:line="360" w:lineRule="auto"/>
        <w:outlineLvl w:val="0"/>
        <w:rPr>
          <w:sz w:val="24"/>
          <w:szCs w:val="24"/>
        </w:rPr>
      </w:pPr>
      <w:r w:rsidRPr="00626F21">
        <w:rPr>
          <w:sz w:val="24"/>
          <w:szCs w:val="24"/>
        </w:rPr>
        <w:t xml:space="preserve">Определить задолженность по оплате </w:t>
      </w:r>
      <w:r w:rsidRPr="00626F21">
        <w:rPr>
          <w:rStyle w:val="Sample"/>
          <w:rFonts w:ascii="Times New Roman" w:hAnsi="Times New Roman"/>
          <w:sz w:val="24"/>
          <w:szCs w:val="24"/>
        </w:rPr>
        <w:t>'теплоснабжения'</w:t>
      </w:r>
      <w:r w:rsidRPr="00626F21">
        <w:rPr>
          <w:sz w:val="24"/>
          <w:szCs w:val="24"/>
        </w:rPr>
        <w:t xml:space="preserve"> квартиры №512 дома №5. </w:t>
      </w:r>
    </w:p>
    <w:p w:rsidR="001A5226" w:rsidRPr="00626F21" w:rsidRDefault="001A5226" w:rsidP="00B2719B">
      <w:pPr>
        <w:numPr>
          <w:ilvl w:val="0"/>
          <w:numId w:val="3"/>
        </w:numPr>
        <w:spacing w:line="360" w:lineRule="auto"/>
        <w:outlineLvl w:val="0"/>
        <w:rPr>
          <w:sz w:val="24"/>
          <w:szCs w:val="24"/>
        </w:rPr>
      </w:pPr>
      <w:r w:rsidRPr="00626F21">
        <w:rPr>
          <w:sz w:val="24"/>
          <w:szCs w:val="24"/>
        </w:rPr>
        <w:t xml:space="preserve">Определить общее число жильцов дома №5. </w:t>
      </w:r>
    </w:p>
    <w:p w:rsidR="001A5226" w:rsidRPr="00626F21" w:rsidRDefault="001A5226" w:rsidP="00B2719B">
      <w:pPr>
        <w:numPr>
          <w:ilvl w:val="0"/>
          <w:numId w:val="3"/>
        </w:numPr>
        <w:spacing w:line="360" w:lineRule="auto"/>
        <w:outlineLvl w:val="0"/>
        <w:rPr>
          <w:sz w:val="24"/>
          <w:szCs w:val="24"/>
        </w:rPr>
      </w:pPr>
      <w:r w:rsidRPr="00626F21">
        <w:rPr>
          <w:sz w:val="24"/>
          <w:szCs w:val="24"/>
        </w:rPr>
        <w:t xml:space="preserve">Выбрать список квартир, которые не имеют задолженностей на начало текущего года. 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 w:rsidP="00B2719B">
      <w:pPr>
        <w:rPr>
          <w:sz w:val="24"/>
          <w:szCs w:val="24"/>
        </w:rPr>
      </w:pPr>
      <w:r w:rsidRPr="00626F21">
        <w:rPr>
          <w:sz w:val="24"/>
          <w:szCs w:val="24"/>
        </w:rPr>
        <w:t>Примечания:</w:t>
      </w:r>
    </w:p>
    <w:p w:rsidR="001A5226" w:rsidRPr="00626F21" w:rsidRDefault="001A5226" w:rsidP="00B2719B">
      <w:pPr>
        <w:pStyle w:val="ListParagraph"/>
        <w:numPr>
          <w:ilvl w:val="0"/>
          <w:numId w:val="4"/>
        </w:numPr>
        <w:rPr>
          <w:rFonts w:ascii="Times New Roman" w:hAnsi="Times New Roman"/>
          <w:sz w:val="24"/>
          <w:szCs w:val="24"/>
        </w:rPr>
      </w:pPr>
      <w:r w:rsidRPr="00626F21">
        <w:rPr>
          <w:rFonts w:ascii="Times New Roman" w:hAnsi="Times New Roman"/>
          <w:sz w:val="24"/>
          <w:szCs w:val="24"/>
        </w:rPr>
        <w:t>Чтобы определить задолженность, нужно знать начало учётного периода. Так как люди могут пользоваться услугами, а оплачивать неравномерно. Для этого создана однострочная таблица «Начало учёта»</w:t>
      </w:r>
    </w:p>
    <w:p w:rsidR="001A5226" w:rsidRPr="00626F21" w:rsidRDefault="001A5226" w:rsidP="00B2719B">
      <w:pPr>
        <w:pStyle w:val="ListParagraph"/>
        <w:numPr>
          <w:ilvl w:val="0"/>
          <w:numId w:val="4"/>
        </w:numPr>
        <w:rPr>
          <w:rFonts w:ascii="Times New Roman" w:hAnsi="Times New Roman"/>
          <w:sz w:val="24"/>
          <w:szCs w:val="24"/>
        </w:rPr>
      </w:pPr>
      <w:r w:rsidRPr="00626F21">
        <w:rPr>
          <w:rFonts w:ascii="Times New Roman" w:hAnsi="Times New Roman"/>
          <w:sz w:val="24"/>
          <w:szCs w:val="24"/>
        </w:rPr>
        <w:t xml:space="preserve">Так как расчёт долгов используется в нескольких местах, расчёты выполняются 1 раз, но используются временные переменные </w:t>
      </w:r>
      <w:r w:rsidRPr="00626F21">
        <w:rPr>
          <w:rFonts w:ascii="Times New Roman" w:hAnsi="Times New Roman"/>
          <w:sz w:val="24"/>
          <w:szCs w:val="24"/>
          <w:lang w:val="en-US"/>
        </w:rPr>
        <w:t>Tempvars</w:t>
      </w:r>
      <w:r w:rsidRPr="00626F21">
        <w:rPr>
          <w:rFonts w:ascii="Times New Roman" w:hAnsi="Times New Roman"/>
          <w:sz w:val="24"/>
          <w:szCs w:val="24"/>
        </w:rPr>
        <w:t>.  Поэтому некоторые запросы и отчёты сами по себе могут не корректно работать. Их нужно запускать только макросами, в которых этим временным переменным задаются нужные значения. То есть работать нужно с главной кнопочной формой, нажимая на кнопки.</w:t>
      </w:r>
    </w:p>
    <w:p w:rsidR="001A5226" w:rsidRPr="00626F21" w:rsidRDefault="001A5226" w:rsidP="00B2719B">
      <w:pPr>
        <w:pStyle w:val="ListParagraph"/>
        <w:numPr>
          <w:ilvl w:val="0"/>
          <w:numId w:val="4"/>
        </w:numPr>
        <w:rPr>
          <w:rFonts w:ascii="Times New Roman" w:hAnsi="Times New Roman"/>
          <w:sz w:val="24"/>
          <w:szCs w:val="24"/>
        </w:rPr>
      </w:pPr>
      <w:r w:rsidRPr="00626F21">
        <w:rPr>
          <w:rFonts w:ascii="Times New Roman" w:hAnsi="Times New Roman"/>
          <w:sz w:val="24"/>
          <w:szCs w:val="24"/>
        </w:rPr>
        <w:t>Квартиры без задолженности можно  найти 2мя способами: вообще или по услуге. Сделала второе.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Главная кнопочная форма готовой базы данных access «Домоуправление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">
            <v:imagedata r:id="rId5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 xml:space="preserve">Рис. 1 </w:t>
      </w:r>
      <w:r w:rsidRPr="00547DC6">
        <w:rPr>
          <w:sz w:val="24"/>
          <w:szCs w:val="24"/>
        </w:rPr>
        <w:t>Г</w:t>
      </w:r>
      <w:r>
        <w:rPr>
          <w:sz w:val="24"/>
          <w:szCs w:val="24"/>
        </w:rPr>
        <w:t>лавная кнопочная форма г</w:t>
      </w:r>
      <w:r w:rsidRPr="00547DC6">
        <w:rPr>
          <w:sz w:val="24"/>
          <w:szCs w:val="24"/>
        </w:rPr>
        <w:t>отов</w:t>
      </w:r>
      <w:r>
        <w:rPr>
          <w:sz w:val="24"/>
          <w:szCs w:val="24"/>
        </w:rPr>
        <w:t>ой</w:t>
      </w:r>
      <w:r w:rsidRPr="00547DC6">
        <w:rPr>
          <w:sz w:val="24"/>
          <w:szCs w:val="24"/>
        </w:rPr>
        <w:t xml:space="preserve"> баз</w:t>
      </w:r>
      <w:r>
        <w:rPr>
          <w:sz w:val="24"/>
          <w:szCs w:val="24"/>
        </w:rPr>
        <w:t>ы</w:t>
      </w:r>
      <w:r w:rsidRPr="00547DC6">
        <w:rPr>
          <w:sz w:val="24"/>
          <w:szCs w:val="24"/>
        </w:rPr>
        <w:t xml:space="preserve"> данных access «Домоуправление»</w:t>
      </w: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2" o:spid="_x0000_i1026" type="#_x0000_t75" alt="Форма «Виды оплат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">
            <v:imagedata r:id="rId6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2 Форма «Виды оплаты»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3" o:spid="_x0000_i1027" type="#_x0000_t75" alt="Форма «Квартир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">
            <v:imagedata r:id="rId7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3 Форма «Квартиры»</w:t>
      </w: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4" o:spid="_x0000_i1028" type="#_x0000_t75" alt="Форма «Оплат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">
            <v:imagedata r:id="rId8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4 Форма «Оплата»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5" o:spid="_x0000_i1029" type="#_x0000_t75" alt="Форма «Начало учёт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">
            <v:imagedata r:id="rId9" o:title="" cropbottom="-39f" cropright="-35f"/>
          </v:shape>
        </w:pict>
      </w:r>
    </w:p>
    <w:p w:rsidR="001A5226" w:rsidRPr="00626F21" w:rsidRDefault="001A5226" w:rsidP="0037774B">
      <w:pPr>
        <w:rPr>
          <w:sz w:val="24"/>
          <w:szCs w:val="24"/>
        </w:rPr>
      </w:pPr>
      <w:r>
        <w:rPr>
          <w:sz w:val="24"/>
          <w:szCs w:val="24"/>
        </w:rPr>
        <w:t>Рис. 5 Форма «Начало учёта»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6" o:spid="_x0000_i1030" type="#_x0000_t75" alt="Страница «Запрос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">
            <v:imagedata r:id="rId10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6 Страница «Запросы»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7" o:spid="_x0000_i1031" type="#_x0000_t75" alt="Результаты запроса «Без задолженности на начало текущего год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">
            <v:imagedata r:id="rId11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7 Результаты запроса «Без задолженности на начало текущего года»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8" o:spid="_x0000_i1032" type="#_x0000_t75" alt="Результаты запроса «Задолженность за тепло квартиры 512 дома №5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">
            <v:imagedata r:id="rId12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8 Результаты запроса «Задолженность за тепло квартиры 512 дома №5»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9" o:spid="_x0000_i1033" type="#_x0000_t75" alt="Результаты запроса «Месячная оплата дома №5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">
            <v:imagedata r:id="rId13" o:title="" cropbottom="-39f" cropright="-35f"/>
          </v:shape>
        </w:pict>
      </w:r>
    </w:p>
    <w:p w:rsidR="001A5226" w:rsidRPr="00626F21" w:rsidRDefault="001A5226" w:rsidP="00C425FB">
      <w:pPr>
        <w:rPr>
          <w:sz w:val="24"/>
          <w:szCs w:val="24"/>
        </w:rPr>
      </w:pPr>
      <w:r>
        <w:rPr>
          <w:sz w:val="24"/>
          <w:szCs w:val="24"/>
        </w:rPr>
        <w:t>Рис. 9 Результаты запроса «Месячная оплата дома №5»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10" o:spid="_x0000_i1034" type="#_x0000_t75" alt="Результаты запроса «Число жильцов дома №5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">
            <v:imagedata r:id="rId14" o:title="" cropbottom="-39f" cropright="-35f"/>
          </v:shape>
        </w:pict>
      </w:r>
    </w:p>
    <w:p w:rsidR="001A5226" w:rsidRPr="00626F21" w:rsidRDefault="001A5226" w:rsidP="00C425FB">
      <w:pPr>
        <w:rPr>
          <w:sz w:val="24"/>
          <w:szCs w:val="24"/>
        </w:rPr>
      </w:pPr>
      <w:r>
        <w:rPr>
          <w:sz w:val="24"/>
          <w:szCs w:val="24"/>
        </w:rPr>
        <w:t>Рис. 10 Результаты запроса «Число жильцов дома №5»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11" o:spid="_x0000_i1035" type="#_x0000_t75" alt="Результаты запроса «Оплата за месяц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">
            <v:imagedata r:id="rId15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11 Результаты запроса «Оплата за месяц»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12" o:spid="_x0000_i1036" type="#_x0000_t75" alt="Результаты запроса «Оплата по квартире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">
            <v:imagedata r:id="rId16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12 Результаты запроса «Оплата по квартире»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13" o:spid="_x0000_i1037" type="#_x0000_t75" alt="Страница главной кнопочной формы «Запросы -  продолжение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">
            <v:imagedata r:id="rId17" o:title="" cropbottom="-39f" cropright="-35f"/>
          </v:shape>
        </w:pict>
      </w:r>
    </w:p>
    <w:p w:rsidR="001A5226" w:rsidRPr="00626F21" w:rsidRDefault="001A5226" w:rsidP="00E2297F">
      <w:pPr>
        <w:rPr>
          <w:sz w:val="24"/>
          <w:szCs w:val="24"/>
        </w:rPr>
      </w:pPr>
      <w:r>
        <w:rPr>
          <w:sz w:val="24"/>
          <w:szCs w:val="24"/>
        </w:rPr>
        <w:t>Рис. 13 Страница главной кнопочной формы «Запросы -  продолжение»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14" o:spid="_x0000_i1038" type="#_x0000_t75" alt="Для выполнения запроса на обновление необходимо ввести коэффициент" style="width:203.25pt;height:96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">
            <v:imagedata r:id="rId18" o:title="" cropright="-6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14 Для выполнения запроса на обновление необходимо ввести коэффициент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15" o:spid="_x0000_i1039" type="#_x0000_t75" alt="Сообщение о выполнении запроса на обновление " style="width:327pt;height:10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">
            <v:imagedata r:id="rId19" o:title="" cropright="-20f"/>
          </v:shape>
        </w:pict>
      </w:r>
    </w:p>
    <w:p w:rsidR="001A5226" w:rsidRPr="00626F21" w:rsidRDefault="001A5226" w:rsidP="00E2297F">
      <w:pPr>
        <w:rPr>
          <w:sz w:val="24"/>
          <w:szCs w:val="24"/>
        </w:rPr>
      </w:pPr>
      <w:r>
        <w:rPr>
          <w:sz w:val="24"/>
          <w:szCs w:val="24"/>
        </w:rPr>
        <w:t xml:space="preserve">Рис. 15 Сообщение о выполнении запроса на обновление 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16" o:spid="_x0000_i1040" type="#_x0000_t75" alt="Результаты запроса на удаление записей из таблицы" style="width:468pt;height:88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">
            <v:imagedata r:id="rId20" o:title="" cropbottom="-37f" cropright="-35f"/>
          </v:shape>
        </w:pict>
      </w:r>
    </w:p>
    <w:p w:rsidR="001A5226" w:rsidRPr="00626F21" w:rsidRDefault="001A5226" w:rsidP="00E2297F">
      <w:pPr>
        <w:rPr>
          <w:sz w:val="24"/>
          <w:szCs w:val="24"/>
        </w:rPr>
      </w:pPr>
      <w:r>
        <w:rPr>
          <w:sz w:val="24"/>
          <w:szCs w:val="24"/>
        </w:rPr>
        <w:t>Рис. 16 Результаты запроса на удаление записей из таблицы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17" o:spid="_x0000_i1041" type="#_x0000_t75" alt="Результаты запроса «Оплата перекрёстный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">
            <v:imagedata r:id="rId21" o:title="" cropbottom="-39f" cropright="-35f"/>
          </v:shape>
        </w:pict>
      </w:r>
    </w:p>
    <w:p w:rsidR="001A5226" w:rsidRPr="00626F21" w:rsidRDefault="001A5226" w:rsidP="00E2297F">
      <w:pPr>
        <w:rPr>
          <w:sz w:val="24"/>
          <w:szCs w:val="24"/>
        </w:rPr>
      </w:pPr>
      <w:r>
        <w:rPr>
          <w:sz w:val="24"/>
          <w:szCs w:val="24"/>
        </w:rPr>
        <w:t>Рис. 17 Результаты запроса «Оплата перекрёстный»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18" o:spid="_x0000_i1042" type="#_x0000_t75" alt="Результаты запроса «Стоимость в месяц для каждой квартир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">
            <v:imagedata r:id="rId22" o:title="" cropbottom="-39f" cropright="-35f"/>
          </v:shape>
        </w:pict>
      </w:r>
    </w:p>
    <w:p w:rsidR="001A5226" w:rsidRPr="00626F21" w:rsidRDefault="001A5226" w:rsidP="00E2297F">
      <w:pPr>
        <w:rPr>
          <w:sz w:val="24"/>
          <w:szCs w:val="24"/>
        </w:rPr>
      </w:pPr>
      <w:r>
        <w:rPr>
          <w:sz w:val="24"/>
          <w:szCs w:val="24"/>
        </w:rPr>
        <w:t>Рис. 18 Результаты запроса «Стоимость в месяц для каждой квартиры»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19" o:spid="_x0000_i1043" type="#_x0000_t75" alt="Страница «Отчёты» главной кнопочной формы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">
            <v:imagedata r:id="rId23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19 Страница «Отчёты» главной кнопочной формы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20" o:spid="_x0000_i1044" type="#_x0000_t75" alt="Отчёт «Без задолженности на начало текущего года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">
            <v:imagedata r:id="rId24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20 Отчёт «Без задолженности на начало текущего года»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21" o:spid="_x0000_i1045" type="#_x0000_t75" alt="Отчёт «Задолженность за тепло квартиры 512 дома № 5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">
            <v:imagedata r:id="rId25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21 Отчёт «Задолженность за тепло квартиры 512 дома № 5»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22" o:spid="_x0000_i1046" type="#_x0000_t75" alt="Отчёт «Месячная оплата дома № 5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">
            <v:imagedata r:id="rId26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22 Отчёт «Месячная оплата дома № 5»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23" o:spid="_x0000_i1047" type="#_x0000_t75" alt="Отчёт «Оплата за месяц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">
            <v:imagedata r:id="rId27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23 Отчёт «Оплата за месяц»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24" o:spid="_x0000_i1048" type="#_x0000_t75" alt="Отчёт «Оплата по квартире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">
            <v:imagedata r:id="rId28" o:title="" cropbottom="-39f" cropright="-35f"/>
          </v:shape>
        </w:pict>
      </w:r>
    </w:p>
    <w:p w:rsidR="001A5226" w:rsidRPr="00626F21" w:rsidRDefault="001A5226" w:rsidP="009B6E11">
      <w:pPr>
        <w:rPr>
          <w:sz w:val="24"/>
          <w:szCs w:val="24"/>
        </w:rPr>
      </w:pPr>
      <w:r>
        <w:rPr>
          <w:sz w:val="24"/>
          <w:szCs w:val="24"/>
        </w:rPr>
        <w:t>Рис. 24 Отчёт «Оплата по квартире»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25" o:spid="_x0000_i1049" type="#_x0000_t75" alt="Отчёт «Стоимость в месяц для каждой квартиры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">
            <v:imagedata r:id="rId29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25 Отчёт «Стоимость в месяц для каждой квартиры»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26" o:spid="_x0000_i1050" type="#_x0000_t75" alt="Страница «Отчёты - продолжение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">
            <v:imagedata r:id="rId30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26 Страница «Отчёты - продолжение»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27" o:spid="_x0000_i1051" type="#_x0000_t75" alt="Отчёт «Текущие долги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">
            <v:imagedata r:id="rId31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27 Отчёт «Текущие долги»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28" o:spid="_x0000_i1052" type="#_x0000_t75" alt="Отчёт «Число жильцов дома № 5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">
            <v:imagedata r:id="rId32" o:title="" cropbottom="-39f" cropright="-35f"/>
          </v:shape>
        </w:pict>
      </w:r>
    </w:p>
    <w:p w:rsidR="001A5226" w:rsidRPr="00626F21" w:rsidRDefault="001A5226" w:rsidP="009B6E11">
      <w:pPr>
        <w:rPr>
          <w:sz w:val="24"/>
          <w:szCs w:val="24"/>
        </w:rPr>
      </w:pPr>
      <w:r>
        <w:rPr>
          <w:sz w:val="24"/>
          <w:szCs w:val="24"/>
        </w:rPr>
        <w:t>Рис. 28 Отчёт «Число жильцов дома № 5»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29" o:spid="_x0000_i1053" type="#_x0000_t75" alt="Отчёт «Оплата перекрёстный»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">
            <v:imagedata r:id="rId33" o:title="" cropbottom="-39f" cropright="-35f"/>
          </v:shape>
        </w:pict>
      </w:r>
    </w:p>
    <w:p w:rsidR="001A5226" w:rsidRPr="00626F21" w:rsidRDefault="001A5226" w:rsidP="001703AF">
      <w:pPr>
        <w:rPr>
          <w:sz w:val="24"/>
          <w:szCs w:val="24"/>
        </w:rPr>
      </w:pPr>
      <w:r>
        <w:rPr>
          <w:sz w:val="24"/>
          <w:szCs w:val="24"/>
        </w:rPr>
        <w:t>Рис. 29 Отчёт «Оплата перекрёстный»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30" o:spid="_x0000_i1054" type="#_x0000_t75" alt="Схема данных готовой базы данных access «Домоуправление» отображает связи таблиц: Виды оплаты, Оплата, Квартиры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">
            <v:imagedata r:id="rId34" o:title="" cropbottom="-39f" cropright="-35f"/>
          </v:shape>
        </w:pict>
      </w:r>
    </w:p>
    <w:p w:rsidR="001A5226" w:rsidRDefault="001A5226">
      <w:pPr>
        <w:rPr>
          <w:sz w:val="24"/>
          <w:szCs w:val="24"/>
        </w:rPr>
      </w:pPr>
      <w:r>
        <w:rPr>
          <w:sz w:val="24"/>
          <w:szCs w:val="24"/>
        </w:rPr>
        <w:t>Рис. 30 Схема данных г</w:t>
      </w:r>
      <w:r w:rsidRPr="00547DC6">
        <w:rPr>
          <w:sz w:val="24"/>
          <w:szCs w:val="24"/>
        </w:rPr>
        <w:t>отов</w:t>
      </w:r>
      <w:r>
        <w:rPr>
          <w:sz w:val="24"/>
          <w:szCs w:val="24"/>
        </w:rPr>
        <w:t>ой</w:t>
      </w:r>
      <w:r w:rsidRPr="00547DC6">
        <w:rPr>
          <w:sz w:val="24"/>
          <w:szCs w:val="24"/>
        </w:rPr>
        <w:t xml:space="preserve"> баз</w:t>
      </w:r>
      <w:r>
        <w:rPr>
          <w:sz w:val="24"/>
          <w:szCs w:val="24"/>
        </w:rPr>
        <w:t>ы</w:t>
      </w:r>
      <w:r w:rsidRPr="00547DC6">
        <w:rPr>
          <w:sz w:val="24"/>
          <w:szCs w:val="24"/>
        </w:rPr>
        <w:t xml:space="preserve"> данных access «Домоуправление»</w:t>
      </w:r>
      <w:r>
        <w:rPr>
          <w:sz w:val="24"/>
          <w:szCs w:val="24"/>
        </w:rPr>
        <w:t xml:space="preserve"> отображает связи таблиц: Виды оплаты, Оплата, Квартиры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31" o:spid="_x0000_i1055" type="#_x0000_t75" alt="Таблица «Виды оплаты» содержит поля: код вида, наименование, цена за единицу площади, цена за жильц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">
            <v:imagedata r:id="rId35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31 Таблица «Виды оплаты» содержит поля: код вида, наименование, цена за единицу площади, цена за жильца.</w:t>
      </w:r>
    </w:p>
    <w:p w:rsidR="001A5226" w:rsidRPr="00626F21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32" o:spid="_x0000_i1056" type="#_x0000_t75" alt="Таблица «Квартиры» содержит поля: улица, номер дома, номер квартиры, число жильцов, площадь, количество комнат, приватизирована, телефон, примечание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">
            <v:imagedata r:id="rId36" o:title="" cropbottom="-39f" cropright="-35f"/>
          </v:shape>
        </w:pict>
      </w:r>
    </w:p>
    <w:p w:rsidR="001A5226" w:rsidRPr="00626F21" w:rsidRDefault="001A5226" w:rsidP="008120BC">
      <w:pPr>
        <w:rPr>
          <w:sz w:val="24"/>
          <w:szCs w:val="24"/>
        </w:rPr>
      </w:pPr>
      <w:r>
        <w:rPr>
          <w:sz w:val="24"/>
          <w:szCs w:val="24"/>
        </w:rPr>
        <w:t>Рис. 32 Таблица «Квартиры» содержит поля: улица, номер дома, номер квартиры, число жильцов, площадь, количество комнат, приватизирована, телефон, примечание.</w:t>
      </w:r>
    </w:p>
    <w:p w:rsidR="001A5226" w:rsidRPr="00626F21" w:rsidRDefault="001A5226">
      <w:pPr>
        <w:rPr>
          <w:sz w:val="24"/>
          <w:szCs w:val="24"/>
        </w:rPr>
      </w:pPr>
    </w:p>
    <w:p w:rsidR="001A5226" w:rsidRPr="00626F21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33" o:spid="_x0000_i1057" type="#_x0000_t75" alt="Таблица «Начало учёта» содержит поля: месяц начала учёта, год начала учёта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">
            <v:imagedata r:id="rId37" o:title="" cropbottom="-39f" cropright="-35f"/>
          </v:shape>
        </w:pict>
      </w:r>
    </w:p>
    <w:p w:rsidR="001A5226" w:rsidRPr="00626F21" w:rsidRDefault="001A5226">
      <w:pPr>
        <w:rPr>
          <w:sz w:val="24"/>
          <w:szCs w:val="24"/>
        </w:rPr>
      </w:pPr>
      <w:r>
        <w:rPr>
          <w:sz w:val="24"/>
          <w:szCs w:val="24"/>
        </w:rPr>
        <w:t>Рис. 33 Таблица «Начало учёта» содержит поля: месяц начала учёта, год начала учёта.</w:t>
      </w:r>
    </w:p>
    <w:p w:rsidR="001A5226" w:rsidRPr="00626F21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34" o:spid="_x0000_i1058" type="#_x0000_t75" alt="Таблица «Оплата» содержит поля: № пп, улица, номер дома, номер квартиры, месяц, год, вид оплаты, сумма оплата, дата оплата, примечание.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">
            <v:imagedata r:id="rId38" o:title="" cropbottom="-39f" cropright="-35f"/>
          </v:shape>
        </w:pict>
      </w:r>
    </w:p>
    <w:p w:rsidR="001A5226" w:rsidRDefault="001A5226">
      <w:pPr>
        <w:rPr>
          <w:sz w:val="24"/>
          <w:szCs w:val="24"/>
        </w:rPr>
      </w:pPr>
      <w:r>
        <w:rPr>
          <w:sz w:val="24"/>
          <w:szCs w:val="24"/>
        </w:rPr>
        <w:t>Рис. 34 Таблица «Оплата» содержит поля: № пп, улица, номер дома, номер квартиры, месяц, год, вид оплаты, сумма оплата, дата оплата, примечание.</w:t>
      </w:r>
    </w:p>
    <w:p w:rsidR="001A5226" w:rsidRPr="00626F21" w:rsidRDefault="001A5226">
      <w:pPr>
        <w:rPr>
          <w:sz w:val="24"/>
          <w:szCs w:val="24"/>
        </w:rPr>
      </w:pPr>
    </w:p>
    <w:p w:rsidR="001A5226" w:rsidRDefault="001A5226">
      <w:pPr>
        <w:rPr>
          <w:sz w:val="24"/>
          <w:szCs w:val="24"/>
        </w:rPr>
      </w:pPr>
      <w:r w:rsidRPr="00B7064A">
        <w:rPr>
          <w:noProof/>
          <w:sz w:val="24"/>
          <w:szCs w:val="24"/>
        </w:rPr>
        <w:pict>
          <v:shape id="Рисунок 35" o:spid="_x0000_i1059" type="#_x0000_t75" alt="Макросы" style="width:468pt;height:249.7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">
            <v:imagedata r:id="rId39" o:title="" cropbottom="-39f" cropright="-35f"/>
          </v:shape>
        </w:pict>
      </w:r>
    </w:p>
    <w:p w:rsidR="001A5226" w:rsidRDefault="001A5226">
      <w:pPr>
        <w:rPr>
          <w:sz w:val="24"/>
          <w:szCs w:val="24"/>
        </w:rPr>
      </w:pPr>
      <w:r>
        <w:rPr>
          <w:sz w:val="24"/>
          <w:szCs w:val="24"/>
        </w:rPr>
        <w:t>Рис. 35 Макросы</w:t>
      </w:r>
    </w:p>
    <w:p w:rsidR="001A5226" w:rsidRDefault="001A5226">
      <w:pPr>
        <w:rPr>
          <w:sz w:val="24"/>
          <w:szCs w:val="24"/>
        </w:rPr>
      </w:pPr>
    </w:p>
    <w:sectPr w:rsidR="001A5226" w:rsidSect="00E415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FFFFFFF"/>
    <w:lvl w:ilvl="0">
      <w:numFmt w:val="decimal"/>
      <w:lvlText w:val="*"/>
      <w:lvlJc w:val="left"/>
      <w:rPr>
        <w:rFonts w:cs="Times New Roman"/>
      </w:rPr>
    </w:lvl>
  </w:abstractNum>
  <w:abstractNum w:abstractNumId="1">
    <w:nsid w:val="287F5647"/>
    <w:multiLevelType w:val="multilevel"/>
    <w:tmpl w:val="38D0FB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3BF0233C"/>
    <w:multiLevelType w:val="hybridMultilevel"/>
    <w:tmpl w:val="B8DA2E5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573268B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4">
    <w:nsid w:val="69A24847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3"/>
    <w:lvlOverride w:ilvl="0">
      <w:startOverride w:val="1"/>
    </w:lvlOverride>
  </w:num>
  <w:num w:numId="2">
    <w:abstractNumId w:val="0"/>
    <w:lvlOverride w:ilvl="0">
      <w:lvl w:ilvl="0">
        <w:numFmt w:val="bullet"/>
        <w:lvlText w:val=""/>
        <w:legacy w:legacy="1" w:legacySpace="0" w:legacyIndent="360"/>
        <w:lvlJc w:val="left"/>
        <w:pPr>
          <w:ind w:hanging="360"/>
        </w:pPr>
        <w:rPr>
          <w:rFonts w:ascii="Symbol" w:hAnsi="Symbol" w:hint="default"/>
        </w:rPr>
      </w:lvl>
    </w:lvlOverride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NotDisplayPageBoundari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D2665"/>
    <w:rsid w:val="0000124E"/>
    <w:rsid w:val="00004113"/>
    <w:rsid w:val="00017506"/>
    <w:rsid w:val="00021400"/>
    <w:rsid w:val="000265D9"/>
    <w:rsid w:val="000354FA"/>
    <w:rsid w:val="00042A56"/>
    <w:rsid w:val="000445F2"/>
    <w:rsid w:val="0004596D"/>
    <w:rsid w:val="0004718F"/>
    <w:rsid w:val="00047554"/>
    <w:rsid w:val="0005296D"/>
    <w:rsid w:val="00054C13"/>
    <w:rsid w:val="00054DEA"/>
    <w:rsid w:val="0005537A"/>
    <w:rsid w:val="000558D0"/>
    <w:rsid w:val="00056188"/>
    <w:rsid w:val="000629DA"/>
    <w:rsid w:val="00065F6A"/>
    <w:rsid w:val="00066198"/>
    <w:rsid w:val="000667CD"/>
    <w:rsid w:val="0007223B"/>
    <w:rsid w:val="00073CC7"/>
    <w:rsid w:val="00077B30"/>
    <w:rsid w:val="00084633"/>
    <w:rsid w:val="00086577"/>
    <w:rsid w:val="00086EE2"/>
    <w:rsid w:val="00094C0C"/>
    <w:rsid w:val="000A54F2"/>
    <w:rsid w:val="000B1907"/>
    <w:rsid w:val="000B4EE8"/>
    <w:rsid w:val="000C2096"/>
    <w:rsid w:val="000C3754"/>
    <w:rsid w:val="000C6C62"/>
    <w:rsid w:val="000D07F7"/>
    <w:rsid w:val="000D2C00"/>
    <w:rsid w:val="000D4555"/>
    <w:rsid w:val="000D792E"/>
    <w:rsid w:val="000E0919"/>
    <w:rsid w:val="000E17F2"/>
    <w:rsid w:val="000E1C0A"/>
    <w:rsid w:val="000E2272"/>
    <w:rsid w:val="000E3ECE"/>
    <w:rsid w:val="000F3AED"/>
    <w:rsid w:val="00111E90"/>
    <w:rsid w:val="00116036"/>
    <w:rsid w:val="00116F2A"/>
    <w:rsid w:val="00127680"/>
    <w:rsid w:val="001358F6"/>
    <w:rsid w:val="00140985"/>
    <w:rsid w:val="001460A6"/>
    <w:rsid w:val="001504DE"/>
    <w:rsid w:val="00151BF0"/>
    <w:rsid w:val="0016383D"/>
    <w:rsid w:val="001703AF"/>
    <w:rsid w:val="00173275"/>
    <w:rsid w:val="001854C3"/>
    <w:rsid w:val="00186745"/>
    <w:rsid w:val="001873C0"/>
    <w:rsid w:val="00196001"/>
    <w:rsid w:val="001A0FA1"/>
    <w:rsid w:val="001A22A4"/>
    <w:rsid w:val="001A2A4C"/>
    <w:rsid w:val="001A31CA"/>
    <w:rsid w:val="001A368D"/>
    <w:rsid w:val="001A3890"/>
    <w:rsid w:val="001A5226"/>
    <w:rsid w:val="001A5622"/>
    <w:rsid w:val="001A574E"/>
    <w:rsid w:val="001A5E54"/>
    <w:rsid w:val="001B1D9D"/>
    <w:rsid w:val="001B6986"/>
    <w:rsid w:val="001D25E4"/>
    <w:rsid w:val="001D4764"/>
    <w:rsid w:val="001E37E7"/>
    <w:rsid w:val="001F1B19"/>
    <w:rsid w:val="001F38C3"/>
    <w:rsid w:val="001F58B5"/>
    <w:rsid w:val="00201B63"/>
    <w:rsid w:val="00206AE2"/>
    <w:rsid w:val="00216E08"/>
    <w:rsid w:val="002342C0"/>
    <w:rsid w:val="00235A6F"/>
    <w:rsid w:val="00241FDB"/>
    <w:rsid w:val="0025077B"/>
    <w:rsid w:val="00252A82"/>
    <w:rsid w:val="00255303"/>
    <w:rsid w:val="00257841"/>
    <w:rsid w:val="00257E8C"/>
    <w:rsid w:val="00266A9E"/>
    <w:rsid w:val="002826B1"/>
    <w:rsid w:val="002843C2"/>
    <w:rsid w:val="0029419C"/>
    <w:rsid w:val="00294AA2"/>
    <w:rsid w:val="002A0F62"/>
    <w:rsid w:val="002D7D1B"/>
    <w:rsid w:val="002E0F62"/>
    <w:rsid w:val="002E2110"/>
    <w:rsid w:val="002E6E88"/>
    <w:rsid w:val="002F05F8"/>
    <w:rsid w:val="002F3130"/>
    <w:rsid w:val="002F6463"/>
    <w:rsid w:val="003111DA"/>
    <w:rsid w:val="00311D6B"/>
    <w:rsid w:val="00320BC5"/>
    <w:rsid w:val="00322E5F"/>
    <w:rsid w:val="00324004"/>
    <w:rsid w:val="003251C2"/>
    <w:rsid w:val="00325BA0"/>
    <w:rsid w:val="00335013"/>
    <w:rsid w:val="0033563D"/>
    <w:rsid w:val="0034421D"/>
    <w:rsid w:val="0034738D"/>
    <w:rsid w:val="0037056F"/>
    <w:rsid w:val="0037774B"/>
    <w:rsid w:val="00380196"/>
    <w:rsid w:val="0038056C"/>
    <w:rsid w:val="00381BD0"/>
    <w:rsid w:val="00383996"/>
    <w:rsid w:val="0038611C"/>
    <w:rsid w:val="00393C65"/>
    <w:rsid w:val="00395694"/>
    <w:rsid w:val="003974E6"/>
    <w:rsid w:val="0039769C"/>
    <w:rsid w:val="003A0540"/>
    <w:rsid w:val="003A3615"/>
    <w:rsid w:val="003A5416"/>
    <w:rsid w:val="003A676E"/>
    <w:rsid w:val="003B0E48"/>
    <w:rsid w:val="003B233E"/>
    <w:rsid w:val="003B2FFB"/>
    <w:rsid w:val="003B3072"/>
    <w:rsid w:val="003C0E81"/>
    <w:rsid w:val="003C6352"/>
    <w:rsid w:val="003C7426"/>
    <w:rsid w:val="003D19F3"/>
    <w:rsid w:val="003D1FB3"/>
    <w:rsid w:val="003D4BAE"/>
    <w:rsid w:val="003E2D85"/>
    <w:rsid w:val="003E456A"/>
    <w:rsid w:val="003E62D4"/>
    <w:rsid w:val="003E7570"/>
    <w:rsid w:val="003F12A0"/>
    <w:rsid w:val="003F39E7"/>
    <w:rsid w:val="00400D0E"/>
    <w:rsid w:val="0040330C"/>
    <w:rsid w:val="00404B70"/>
    <w:rsid w:val="00404B79"/>
    <w:rsid w:val="004063F0"/>
    <w:rsid w:val="00410826"/>
    <w:rsid w:val="004128F4"/>
    <w:rsid w:val="0041512A"/>
    <w:rsid w:val="00415B55"/>
    <w:rsid w:val="00416925"/>
    <w:rsid w:val="00427413"/>
    <w:rsid w:val="004278DB"/>
    <w:rsid w:val="00427DCB"/>
    <w:rsid w:val="00436EF7"/>
    <w:rsid w:val="00437BA5"/>
    <w:rsid w:val="004463EF"/>
    <w:rsid w:val="00450DCF"/>
    <w:rsid w:val="0045279E"/>
    <w:rsid w:val="00453303"/>
    <w:rsid w:val="00457C75"/>
    <w:rsid w:val="00465A4E"/>
    <w:rsid w:val="004701A8"/>
    <w:rsid w:val="00470A9C"/>
    <w:rsid w:val="00471298"/>
    <w:rsid w:val="0047296E"/>
    <w:rsid w:val="0047468C"/>
    <w:rsid w:val="00476206"/>
    <w:rsid w:val="00476E49"/>
    <w:rsid w:val="00480FDD"/>
    <w:rsid w:val="00482CE1"/>
    <w:rsid w:val="00485DDF"/>
    <w:rsid w:val="00487908"/>
    <w:rsid w:val="004904E8"/>
    <w:rsid w:val="00494D4D"/>
    <w:rsid w:val="00497E60"/>
    <w:rsid w:val="004A0F88"/>
    <w:rsid w:val="004A5EE7"/>
    <w:rsid w:val="004A64F8"/>
    <w:rsid w:val="004B3FF8"/>
    <w:rsid w:val="004B56C9"/>
    <w:rsid w:val="004B5CEC"/>
    <w:rsid w:val="004B60B3"/>
    <w:rsid w:val="004C24EF"/>
    <w:rsid w:val="004C3D94"/>
    <w:rsid w:val="004D0471"/>
    <w:rsid w:val="004D08B8"/>
    <w:rsid w:val="004D1C2D"/>
    <w:rsid w:val="004D1D6A"/>
    <w:rsid w:val="004D3BCA"/>
    <w:rsid w:val="004D6A62"/>
    <w:rsid w:val="004D714F"/>
    <w:rsid w:val="004E0EB5"/>
    <w:rsid w:val="004E195B"/>
    <w:rsid w:val="004F04E6"/>
    <w:rsid w:val="00500BF3"/>
    <w:rsid w:val="00503ACC"/>
    <w:rsid w:val="0050645B"/>
    <w:rsid w:val="00507CB9"/>
    <w:rsid w:val="005122AA"/>
    <w:rsid w:val="00535248"/>
    <w:rsid w:val="00542C8C"/>
    <w:rsid w:val="00544E34"/>
    <w:rsid w:val="00546DCA"/>
    <w:rsid w:val="0054778B"/>
    <w:rsid w:val="00547DC6"/>
    <w:rsid w:val="00556F9B"/>
    <w:rsid w:val="0056256C"/>
    <w:rsid w:val="005636D4"/>
    <w:rsid w:val="00566173"/>
    <w:rsid w:val="00572E7A"/>
    <w:rsid w:val="00575069"/>
    <w:rsid w:val="00576490"/>
    <w:rsid w:val="005831FE"/>
    <w:rsid w:val="005973BB"/>
    <w:rsid w:val="0059750F"/>
    <w:rsid w:val="00597667"/>
    <w:rsid w:val="005A05C9"/>
    <w:rsid w:val="005A0918"/>
    <w:rsid w:val="005A0CAA"/>
    <w:rsid w:val="005A2234"/>
    <w:rsid w:val="005A4B12"/>
    <w:rsid w:val="005A50E8"/>
    <w:rsid w:val="005A5FF8"/>
    <w:rsid w:val="005B24A5"/>
    <w:rsid w:val="005B5A6D"/>
    <w:rsid w:val="005B7D1D"/>
    <w:rsid w:val="005C1517"/>
    <w:rsid w:val="005C656C"/>
    <w:rsid w:val="005C743B"/>
    <w:rsid w:val="005C77B1"/>
    <w:rsid w:val="005E15CF"/>
    <w:rsid w:val="005F517C"/>
    <w:rsid w:val="005F5FA6"/>
    <w:rsid w:val="00601BEC"/>
    <w:rsid w:val="00610426"/>
    <w:rsid w:val="00611CEE"/>
    <w:rsid w:val="00626F21"/>
    <w:rsid w:val="00626F2F"/>
    <w:rsid w:val="006359B4"/>
    <w:rsid w:val="00645441"/>
    <w:rsid w:val="006502E3"/>
    <w:rsid w:val="00651AED"/>
    <w:rsid w:val="00655119"/>
    <w:rsid w:val="00655502"/>
    <w:rsid w:val="006610C1"/>
    <w:rsid w:val="0066299A"/>
    <w:rsid w:val="00666EE5"/>
    <w:rsid w:val="00673CB2"/>
    <w:rsid w:val="00675DEE"/>
    <w:rsid w:val="00677183"/>
    <w:rsid w:val="00681671"/>
    <w:rsid w:val="00682934"/>
    <w:rsid w:val="00685145"/>
    <w:rsid w:val="00685223"/>
    <w:rsid w:val="00685E0B"/>
    <w:rsid w:val="0069579A"/>
    <w:rsid w:val="006A5164"/>
    <w:rsid w:val="006A6470"/>
    <w:rsid w:val="006B0341"/>
    <w:rsid w:val="006B2827"/>
    <w:rsid w:val="006B42C7"/>
    <w:rsid w:val="006C0C20"/>
    <w:rsid w:val="006C2D96"/>
    <w:rsid w:val="006D2E9D"/>
    <w:rsid w:val="006D3E14"/>
    <w:rsid w:val="006D569A"/>
    <w:rsid w:val="006E259D"/>
    <w:rsid w:val="006E5EF7"/>
    <w:rsid w:val="006F5479"/>
    <w:rsid w:val="00711C50"/>
    <w:rsid w:val="00717E94"/>
    <w:rsid w:val="00721933"/>
    <w:rsid w:val="00722889"/>
    <w:rsid w:val="00725F90"/>
    <w:rsid w:val="00726A2D"/>
    <w:rsid w:val="007308B6"/>
    <w:rsid w:val="0074177C"/>
    <w:rsid w:val="007422F6"/>
    <w:rsid w:val="00742630"/>
    <w:rsid w:val="00744709"/>
    <w:rsid w:val="00746290"/>
    <w:rsid w:val="0075093B"/>
    <w:rsid w:val="007711B9"/>
    <w:rsid w:val="00777101"/>
    <w:rsid w:val="0078466D"/>
    <w:rsid w:val="007A180A"/>
    <w:rsid w:val="007A4AF2"/>
    <w:rsid w:val="007A5D74"/>
    <w:rsid w:val="007A7562"/>
    <w:rsid w:val="007B0804"/>
    <w:rsid w:val="007B61E1"/>
    <w:rsid w:val="007B7323"/>
    <w:rsid w:val="007B7AA7"/>
    <w:rsid w:val="007C00E4"/>
    <w:rsid w:val="007C06A3"/>
    <w:rsid w:val="007C22BD"/>
    <w:rsid w:val="007C4527"/>
    <w:rsid w:val="007C5445"/>
    <w:rsid w:val="007D4C2A"/>
    <w:rsid w:val="007E16F2"/>
    <w:rsid w:val="007E1DDD"/>
    <w:rsid w:val="007E2BF4"/>
    <w:rsid w:val="007F1803"/>
    <w:rsid w:val="007F1BDC"/>
    <w:rsid w:val="007F6D78"/>
    <w:rsid w:val="008005EB"/>
    <w:rsid w:val="008026B4"/>
    <w:rsid w:val="00805520"/>
    <w:rsid w:val="008057AF"/>
    <w:rsid w:val="0081142C"/>
    <w:rsid w:val="008120BC"/>
    <w:rsid w:val="00812155"/>
    <w:rsid w:val="0081653A"/>
    <w:rsid w:val="00822BCF"/>
    <w:rsid w:val="00823F7E"/>
    <w:rsid w:val="0082515E"/>
    <w:rsid w:val="00831538"/>
    <w:rsid w:val="00832606"/>
    <w:rsid w:val="00832A25"/>
    <w:rsid w:val="0084016B"/>
    <w:rsid w:val="008404C4"/>
    <w:rsid w:val="00840675"/>
    <w:rsid w:val="00840B06"/>
    <w:rsid w:val="00841A18"/>
    <w:rsid w:val="00842134"/>
    <w:rsid w:val="008426A6"/>
    <w:rsid w:val="00843079"/>
    <w:rsid w:val="008446BC"/>
    <w:rsid w:val="008452DD"/>
    <w:rsid w:val="00861DE0"/>
    <w:rsid w:val="00861E50"/>
    <w:rsid w:val="008644E5"/>
    <w:rsid w:val="00876BDD"/>
    <w:rsid w:val="008777DA"/>
    <w:rsid w:val="008832F8"/>
    <w:rsid w:val="00883A5A"/>
    <w:rsid w:val="00884257"/>
    <w:rsid w:val="00886967"/>
    <w:rsid w:val="00890997"/>
    <w:rsid w:val="00894AAF"/>
    <w:rsid w:val="008971A3"/>
    <w:rsid w:val="008A1A5D"/>
    <w:rsid w:val="008A2AAC"/>
    <w:rsid w:val="008B2D3A"/>
    <w:rsid w:val="008B5025"/>
    <w:rsid w:val="008B503A"/>
    <w:rsid w:val="008B74C4"/>
    <w:rsid w:val="008C03BA"/>
    <w:rsid w:val="008C134C"/>
    <w:rsid w:val="008C71E6"/>
    <w:rsid w:val="008D2818"/>
    <w:rsid w:val="008D4705"/>
    <w:rsid w:val="008D4823"/>
    <w:rsid w:val="008D559D"/>
    <w:rsid w:val="008E009F"/>
    <w:rsid w:val="008E3124"/>
    <w:rsid w:val="008E48FA"/>
    <w:rsid w:val="008E7688"/>
    <w:rsid w:val="008F166C"/>
    <w:rsid w:val="008F1B0E"/>
    <w:rsid w:val="008F341C"/>
    <w:rsid w:val="008F4DF4"/>
    <w:rsid w:val="0090588D"/>
    <w:rsid w:val="00907772"/>
    <w:rsid w:val="009146B9"/>
    <w:rsid w:val="00923AAE"/>
    <w:rsid w:val="009253FA"/>
    <w:rsid w:val="00932B3E"/>
    <w:rsid w:val="00936DF1"/>
    <w:rsid w:val="00937216"/>
    <w:rsid w:val="00940255"/>
    <w:rsid w:val="00952D63"/>
    <w:rsid w:val="009555F3"/>
    <w:rsid w:val="0095652A"/>
    <w:rsid w:val="00965D5F"/>
    <w:rsid w:val="00974BEB"/>
    <w:rsid w:val="009818AE"/>
    <w:rsid w:val="00982D1F"/>
    <w:rsid w:val="009869B9"/>
    <w:rsid w:val="009914AB"/>
    <w:rsid w:val="009930A6"/>
    <w:rsid w:val="00996863"/>
    <w:rsid w:val="00996FF1"/>
    <w:rsid w:val="009A2DD3"/>
    <w:rsid w:val="009A50F8"/>
    <w:rsid w:val="009A70B4"/>
    <w:rsid w:val="009B6E11"/>
    <w:rsid w:val="009D7B23"/>
    <w:rsid w:val="009E7EB3"/>
    <w:rsid w:val="009F5287"/>
    <w:rsid w:val="009F52E6"/>
    <w:rsid w:val="00A0259D"/>
    <w:rsid w:val="00A03F6D"/>
    <w:rsid w:val="00A12711"/>
    <w:rsid w:val="00A2537E"/>
    <w:rsid w:val="00A25BF1"/>
    <w:rsid w:val="00A26EB1"/>
    <w:rsid w:val="00A31C69"/>
    <w:rsid w:val="00A3676B"/>
    <w:rsid w:val="00A42405"/>
    <w:rsid w:val="00A42ADD"/>
    <w:rsid w:val="00A4535B"/>
    <w:rsid w:val="00A575E7"/>
    <w:rsid w:val="00A63921"/>
    <w:rsid w:val="00A64A2C"/>
    <w:rsid w:val="00A65FFE"/>
    <w:rsid w:val="00A7270C"/>
    <w:rsid w:val="00A73F75"/>
    <w:rsid w:val="00A8010B"/>
    <w:rsid w:val="00A834B4"/>
    <w:rsid w:val="00A859E8"/>
    <w:rsid w:val="00AA2EB1"/>
    <w:rsid w:val="00AA38CF"/>
    <w:rsid w:val="00AA3B0A"/>
    <w:rsid w:val="00AC2000"/>
    <w:rsid w:val="00AC35A8"/>
    <w:rsid w:val="00AD315D"/>
    <w:rsid w:val="00AD4EA6"/>
    <w:rsid w:val="00AD75B6"/>
    <w:rsid w:val="00AE0B0F"/>
    <w:rsid w:val="00AE11EE"/>
    <w:rsid w:val="00AF0769"/>
    <w:rsid w:val="00AF1B0A"/>
    <w:rsid w:val="00AF2E08"/>
    <w:rsid w:val="00AF4C24"/>
    <w:rsid w:val="00B04FF7"/>
    <w:rsid w:val="00B07B21"/>
    <w:rsid w:val="00B123BA"/>
    <w:rsid w:val="00B15A1A"/>
    <w:rsid w:val="00B17BCE"/>
    <w:rsid w:val="00B2264B"/>
    <w:rsid w:val="00B26084"/>
    <w:rsid w:val="00B2719B"/>
    <w:rsid w:val="00B349E1"/>
    <w:rsid w:val="00B355C8"/>
    <w:rsid w:val="00B36A42"/>
    <w:rsid w:val="00B478AD"/>
    <w:rsid w:val="00B50974"/>
    <w:rsid w:val="00B50EE8"/>
    <w:rsid w:val="00B56253"/>
    <w:rsid w:val="00B563A8"/>
    <w:rsid w:val="00B57B61"/>
    <w:rsid w:val="00B64EC1"/>
    <w:rsid w:val="00B70481"/>
    <w:rsid w:val="00B7064A"/>
    <w:rsid w:val="00B759BC"/>
    <w:rsid w:val="00B77177"/>
    <w:rsid w:val="00B82AF7"/>
    <w:rsid w:val="00B85565"/>
    <w:rsid w:val="00B86425"/>
    <w:rsid w:val="00B9193F"/>
    <w:rsid w:val="00BA15AB"/>
    <w:rsid w:val="00BA4421"/>
    <w:rsid w:val="00BA4763"/>
    <w:rsid w:val="00BA53D7"/>
    <w:rsid w:val="00BA71D1"/>
    <w:rsid w:val="00BB60DE"/>
    <w:rsid w:val="00BC345D"/>
    <w:rsid w:val="00BC4054"/>
    <w:rsid w:val="00BD1776"/>
    <w:rsid w:val="00BD529B"/>
    <w:rsid w:val="00BD599E"/>
    <w:rsid w:val="00BD5CED"/>
    <w:rsid w:val="00BE189B"/>
    <w:rsid w:val="00C03BB1"/>
    <w:rsid w:val="00C06D17"/>
    <w:rsid w:val="00C06EF6"/>
    <w:rsid w:val="00C100E9"/>
    <w:rsid w:val="00C141BC"/>
    <w:rsid w:val="00C16953"/>
    <w:rsid w:val="00C2359E"/>
    <w:rsid w:val="00C27DAE"/>
    <w:rsid w:val="00C30717"/>
    <w:rsid w:val="00C307EB"/>
    <w:rsid w:val="00C41345"/>
    <w:rsid w:val="00C425FB"/>
    <w:rsid w:val="00C46C4B"/>
    <w:rsid w:val="00C51320"/>
    <w:rsid w:val="00C5159C"/>
    <w:rsid w:val="00C528A1"/>
    <w:rsid w:val="00C54E9B"/>
    <w:rsid w:val="00C558B5"/>
    <w:rsid w:val="00C5631D"/>
    <w:rsid w:val="00C614D6"/>
    <w:rsid w:val="00C64AC6"/>
    <w:rsid w:val="00C67312"/>
    <w:rsid w:val="00C67ECA"/>
    <w:rsid w:val="00C67F5E"/>
    <w:rsid w:val="00C718DE"/>
    <w:rsid w:val="00C73896"/>
    <w:rsid w:val="00C77F48"/>
    <w:rsid w:val="00C80E55"/>
    <w:rsid w:val="00C81100"/>
    <w:rsid w:val="00C83961"/>
    <w:rsid w:val="00C85654"/>
    <w:rsid w:val="00C87C66"/>
    <w:rsid w:val="00C90979"/>
    <w:rsid w:val="00C90EE0"/>
    <w:rsid w:val="00C927C4"/>
    <w:rsid w:val="00C93A6A"/>
    <w:rsid w:val="00CA38A3"/>
    <w:rsid w:val="00CA62AC"/>
    <w:rsid w:val="00CB07F8"/>
    <w:rsid w:val="00CB0E1C"/>
    <w:rsid w:val="00CB1050"/>
    <w:rsid w:val="00CB1C74"/>
    <w:rsid w:val="00CC2EA6"/>
    <w:rsid w:val="00CC4809"/>
    <w:rsid w:val="00CC50D6"/>
    <w:rsid w:val="00CC5C9C"/>
    <w:rsid w:val="00CC6845"/>
    <w:rsid w:val="00CC7B35"/>
    <w:rsid w:val="00CD09B2"/>
    <w:rsid w:val="00CD1FF6"/>
    <w:rsid w:val="00CD3771"/>
    <w:rsid w:val="00CE0520"/>
    <w:rsid w:val="00CE6DDC"/>
    <w:rsid w:val="00CF2A16"/>
    <w:rsid w:val="00D01DD7"/>
    <w:rsid w:val="00D02167"/>
    <w:rsid w:val="00D03041"/>
    <w:rsid w:val="00D05303"/>
    <w:rsid w:val="00D05590"/>
    <w:rsid w:val="00D05A89"/>
    <w:rsid w:val="00D05E1C"/>
    <w:rsid w:val="00D06372"/>
    <w:rsid w:val="00D06BDC"/>
    <w:rsid w:val="00D1402F"/>
    <w:rsid w:val="00D207ED"/>
    <w:rsid w:val="00D20844"/>
    <w:rsid w:val="00D20ED3"/>
    <w:rsid w:val="00D26A73"/>
    <w:rsid w:val="00D32F8C"/>
    <w:rsid w:val="00D40A04"/>
    <w:rsid w:val="00D41D7A"/>
    <w:rsid w:val="00D42641"/>
    <w:rsid w:val="00D430FF"/>
    <w:rsid w:val="00D43CD3"/>
    <w:rsid w:val="00D4400A"/>
    <w:rsid w:val="00D55412"/>
    <w:rsid w:val="00D61C2A"/>
    <w:rsid w:val="00D676E6"/>
    <w:rsid w:val="00D70910"/>
    <w:rsid w:val="00D743C2"/>
    <w:rsid w:val="00D74849"/>
    <w:rsid w:val="00D7680C"/>
    <w:rsid w:val="00D76C50"/>
    <w:rsid w:val="00D76FE9"/>
    <w:rsid w:val="00D82394"/>
    <w:rsid w:val="00D82919"/>
    <w:rsid w:val="00D83DD1"/>
    <w:rsid w:val="00D91038"/>
    <w:rsid w:val="00D927A7"/>
    <w:rsid w:val="00DA3895"/>
    <w:rsid w:val="00DA73C3"/>
    <w:rsid w:val="00DB2C6E"/>
    <w:rsid w:val="00DB45D6"/>
    <w:rsid w:val="00DB53FB"/>
    <w:rsid w:val="00DC6D4C"/>
    <w:rsid w:val="00DD2665"/>
    <w:rsid w:val="00DD52F3"/>
    <w:rsid w:val="00DD64C4"/>
    <w:rsid w:val="00DE6925"/>
    <w:rsid w:val="00E02E99"/>
    <w:rsid w:val="00E038CE"/>
    <w:rsid w:val="00E04800"/>
    <w:rsid w:val="00E1195B"/>
    <w:rsid w:val="00E2297F"/>
    <w:rsid w:val="00E25C3B"/>
    <w:rsid w:val="00E30251"/>
    <w:rsid w:val="00E3317A"/>
    <w:rsid w:val="00E33FB5"/>
    <w:rsid w:val="00E37848"/>
    <w:rsid w:val="00E40A35"/>
    <w:rsid w:val="00E415AE"/>
    <w:rsid w:val="00E453A1"/>
    <w:rsid w:val="00E51623"/>
    <w:rsid w:val="00E53AE1"/>
    <w:rsid w:val="00E54BE7"/>
    <w:rsid w:val="00E61614"/>
    <w:rsid w:val="00E62260"/>
    <w:rsid w:val="00E67CC4"/>
    <w:rsid w:val="00E705E9"/>
    <w:rsid w:val="00E72351"/>
    <w:rsid w:val="00E728BA"/>
    <w:rsid w:val="00E86F3E"/>
    <w:rsid w:val="00E93ADC"/>
    <w:rsid w:val="00E95A8A"/>
    <w:rsid w:val="00E95E32"/>
    <w:rsid w:val="00EA153F"/>
    <w:rsid w:val="00EA50DB"/>
    <w:rsid w:val="00EB2338"/>
    <w:rsid w:val="00EC19B4"/>
    <w:rsid w:val="00EC2EA5"/>
    <w:rsid w:val="00EC3E55"/>
    <w:rsid w:val="00EC4996"/>
    <w:rsid w:val="00EC4E0D"/>
    <w:rsid w:val="00EE0600"/>
    <w:rsid w:val="00EE200C"/>
    <w:rsid w:val="00EE2748"/>
    <w:rsid w:val="00EF1D38"/>
    <w:rsid w:val="00EF2A8D"/>
    <w:rsid w:val="00EF354E"/>
    <w:rsid w:val="00EF4991"/>
    <w:rsid w:val="00F148EA"/>
    <w:rsid w:val="00F15A75"/>
    <w:rsid w:val="00F16E42"/>
    <w:rsid w:val="00F17896"/>
    <w:rsid w:val="00F206C6"/>
    <w:rsid w:val="00F25E93"/>
    <w:rsid w:val="00F27A42"/>
    <w:rsid w:val="00F31188"/>
    <w:rsid w:val="00F321D4"/>
    <w:rsid w:val="00F445B3"/>
    <w:rsid w:val="00F51186"/>
    <w:rsid w:val="00F52F37"/>
    <w:rsid w:val="00F665C1"/>
    <w:rsid w:val="00F67779"/>
    <w:rsid w:val="00F7501A"/>
    <w:rsid w:val="00F7557F"/>
    <w:rsid w:val="00F81F56"/>
    <w:rsid w:val="00F82437"/>
    <w:rsid w:val="00F8432E"/>
    <w:rsid w:val="00F86C43"/>
    <w:rsid w:val="00F9262B"/>
    <w:rsid w:val="00F97872"/>
    <w:rsid w:val="00FA1383"/>
    <w:rsid w:val="00FA4442"/>
    <w:rsid w:val="00FA5631"/>
    <w:rsid w:val="00FA5750"/>
    <w:rsid w:val="00FB20EB"/>
    <w:rsid w:val="00FB7E7A"/>
    <w:rsid w:val="00FC3E6B"/>
    <w:rsid w:val="00FC41DD"/>
    <w:rsid w:val="00FC796B"/>
    <w:rsid w:val="00FD2926"/>
    <w:rsid w:val="00FD5A6B"/>
    <w:rsid w:val="00FE0284"/>
    <w:rsid w:val="00FE2654"/>
    <w:rsid w:val="00FE3E59"/>
    <w:rsid w:val="00FE604C"/>
    <w:rsid w:val="00FF2651"/>
    <w:rsid w:val="00FF4068"/>
    <w:rsid w:val="00FF4A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719B"/>
    <w:rPr>
      <w:rFonts w:ascii="Times New Roman" w:eastAsia="Times New Roman" w:hAnsi="Times New Roman"/>
      <w:sz w:val="20"/>
      <w:szCs w:val="20"/>
    </w:rPr>
  </w:style>
  <w:style w:type="paragraph" w:styleId="Heading2">
    <w:name w:val="heading 2"/>
    <w:basedOn w:val="Normal"/>
    <w:next w:val="Normal"/>
    <w:link w:val="Heading2Char"/>
    <w:uiPriority w:val="99"/>
    <w:qFormat/>
    <w:rsid w:val="00B2719B"/>
    <w:pPr>
      <w:keepNext/>
      <w:jc w:val="right"/>
      <w:outlineLvl w:val="1"/>
    </w:pPr>
    <w:rPr>
      <w:sz w:val="24"/>
    </w:rPr>
  </w:style>
  <w:style w:type="paragraph" w:styleId="Heading5">
    <w:name w:val="heading 5"/>
    <w:basedOn w:val="Normal"/>
    <w:next w:val="Normal"/>
    <w:link w:val="Heading5Char"/>
    <w:uiPriority w:val="99"/>
    <w:qFormat/>
    <w:rsid w:val="008404C4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B2719B"/>
    <w:rPr>
      <w:rFonts w:ascii="Times New Roman" w:hAnsi="Times New Roman"/>
      <w:sz w:val="20"/>
      <w:lang w:val="x-none" w:eastAsia="ru-RU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8404C4"/>
    <w:rPr>
      <w:rFonts w:ascii="Cambria" w:hAnsi="Cambria"/>
      <w:color w:val="243F60"/>
      <w:sz w:val="20"/>
      <w:lang w:val="x-none" w:eastAsia="ru-RU"/>
    </w:rPr>
  </w:style>
  <w:style w:type="paragraph" w:styleId="BodyText">
    <w:name w:val="Body Text"/>
    <w:basedOn w:val="Normal"/>
    <w:link w:val="BodyTextChar"/>
    <w:uiPriority w:val="99"/>
    <w:semiHidden/>
    <w:rsid w:val="00B2719B"/>
    <w:rPr>
      <w:sz w:val="24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B2719B"/>
    <w:rPr>
      <w:rFonts w:ascii="Times New Roman" w:hAnsi="Times New Roman"/>
      <w:sz w:val="20"/>
      <w:lang w:val="x-none" w:eastAsia="ru-RU"/>
    </w:rPr>
  </w:style>
  <w:style w:type="paragraph" w:styleId="BodyTextIndent">
    <w:name w:val="Body Text Indent"/>
    <w:basedOn w:val="Normal"/>
    <w:link w:val="BodyTextIndentChar"/>
    <w:uiPriority w:val="99"/>
    <w:semiHidden/>
    <w:rsid w:val="00B2719B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B2719B"/>
    <w:rPr>
      <w:rFonts w:ascii="Times New Roman" w:hAnsi="Times New Roman"/>
      <w:sz w:val="20"/>
      <w:lang w:val="x-none" w:eastAsia="ru-RU"/>
    </w:rPr>
  </w:style>
  <w:style w:type="paragraph" w:customStyle="1" w:styleId="H5">
    <w:name w:val="H5"/>
    <w:basedOn w:val="Normal"/>
    <w:next w:val="Normal"/>
    <w:uiPriority w:val="99"/>
    <w:rsid w:val="00B2719B"/>
    <w:pPr>
      <w:keepNext/>
      <w:snapToGrid w:val="0"/>
      <w:spacing w:before="100" w:after="100"/>
      <w:outlineLvl w:val="5"/>
    </w:pPr>
    <w:rPr>
      <w:b/>
    </w:rPr>
  </w:style>
  <w:style w:type="character" w:customStyle="1" w:styleId="Sample">
    <w:name w:val="Sample"/>
    <w:uiPriority w:val="99"/>
    <w:rsid w:val="00B2719B"/>
    <w:rPr>
      <w:rFonts w:ascii="Courier New" w:hAnsi="Courier New"/>
    </w:rPr>
  </w:style>
  <w:style w:type="paragraph" w:styleId="ListParagraph">
    <w:name w:val="List Paragraph"/>
    <w:basedOn w:val="Normal"/>
    <w:uiPriority w:val="99"/>
    <w:qFormat/>
    <w:rsid w:val="00B2719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B2719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2719B"/>
    <w:rPr>
      <w:rFonts w:ascii="Tahoma" w:hAnsi="Tahoma"/>
      <w:sz w:val="16"/>
      <w:lang w:val="x-none" w:eastAsia="ru-RU"/>
    </w:rPr>
  </w:style>
  <w:style w:type="character" w:styleId="Hyperlink">
    <w:name w:val="Hyperlink"/>
    <w:basedOn w:val="DefaultParagraphFont"/>
    <w:uiPriority w:val="99"/>
    <w:rsid w:val="008404C4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0842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42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283</TotalTime>
  <Pages>18</Pages>
  <Words>649</Words>
  <Characters>3705</Characters>
  <Application>Microsoft Office Word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shop.dbforyou.ru</dc:creator>
  <cp:keywords/>
  <dc:description/>
  <cp:lastModifiedBy>service3</cp:lastModifiedBy>
  <cp:revision>13</cp:revision>
  <dcterms:created xsi:type="dcterms:W3CDTF">2015-08-14T05:51:00Z</dcterms:created>
  <dcterms:modified xsi:type="dcterms:W3CDTF">2017-11-30T07:40:00Z</dcterms:modified>
</cp:coreProperties>
</file>