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3A60" w:rsidRPr="00F3025B" w:rsidRDefault="004B3A60" w:rsidP="00F3025B">
      <w:pPr>
        <w:jc w:val="both"/>
        <w:rPr>
          <w:b/>
          <w:bCs/>
          <w:i/>
          <w:iCs/>
          <w:noProof/>
        </w:rPr>
      </w:pPr>
    </w:p>
    <w:p w:rsidR="004B3A60" w:rsidRPr="002F2588" w:rsidRDefault="004B3A60" w:rsidP="00F3025B">
      <w:pPr>
        <w:jc w:val="both"/>
      </w:pPr>
    </w:p>
    <w:p w:rsidR="004B3A60" w:rsidRPr="00F3025B" w:rsidRDefault="004B3A60" w:rsidP="00F3025B">
      <w:pPr>
        <w:jc w:val="both"/>
      </w:pPr>
      <w:r w:rsidRPr="00F3025B">
        <w:t>Необходимо создать базу данных аксесс «Автосервис»</w:t>
      </w:r>
    </w:p>
    <w:p w:rsidR="004B3A60" w:rsidRPr="00F3025B" w:rsidRDefault="004B3A60" w:rsidP="00F3025B">
      <w:pPr>
        <w:jc w:val="both"/>
        <w:rPr>
          <w:lang w:val="en-US"/>
        </w:rPr>
      </w:pPr>
      <w:hyperlink r:id="rId5" w:history="1">
        <w:r w:rsidRPr="00327F33">
          <w:rPr>
            <w:noProof/>
            <w:lang w:eastAsia="ru-RU"/>
          </w:rPr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Рисунок 1" o:spid="_x0000_i1025" type="#_x0000_t75" alt="Рис. 1 Главная кнопочная форма готовой базы данных «Автосервис»" href="http://access.avorut.ru/load/bazy_dannykh_ms_access/kontrolnye_raboty_po_bazam_dannykh_ms_access/skachat_bazu_dannykh_access_avtoservis/3-1-0-20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" o:button="t">
              <v:fill o:detectmouseclick="t"/>
              <v:imagedata r:id="rId6" o:title="" cropbottom="-39f" cropright="-35f"/>
            </v:shape>
          </w:pict>
        </w:r>
      </w:hyperlink>
    </w:p>
    <w:p w:rsidR="004B3A60" w:rsidRPr="00F3025B" w:rsidRDefault="004B3A60" w:rsidP="00F3025B">
      <w:pPr>
        <w:jc w:val="both"/>
      </w:pPr>
      <w:r w:rsidRPr="00F3025B">
        <w:t>Рис. 1 Главная кнопочная форма готовой базы данных «Автосервис»</w:t>
      </w:r>
    </w:p>
    <w:p w:rsidR="004B3A60" w:rsidRPr="00F3025B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2" o:spid="_x0000_i1026" type="#_x0000_t75" style="width:461.25pt;height:246pt;visibility:visible">
            <v:imagedata r:id="rId7" o:title=""/>
          </v:shape>
        </w:pict>
      </w:r>
      <w:r w:rsidRPr="00F3025B">
        <w:t>Рис. 2 Форма «Владельцы» с подчинённой формой «Автомобили»</w:t>
      </w:r>
    </w:p>
    <w:p w:rsidR="004B3A60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3" o:spid="_x0000_i1027" type="#_x0000_t75" alt="Рис. 3 Форма «Автомобили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">
            <v:imagedata r:id="rId8" o:title="" cropbottom="-39f" cropright="-35f"/>
          </v:shape>
        </w:pict>
      </w:r>
    </w:p>
    <w:p w:rsidR="004B3A60" w:rsidRPr="00F3025B" w:rsidRDefault="004B3A60" w:rsidP="00F3025B">
      <w:pPr>
        <w:jc w:val="both"/>
      </w:pPr>
      <w:r w:rsidRPr="00F3025B">
        <w:t xml:space="preserve">Рис. </w:t>
      </w:r>
      <w:r>
        <w:t>3</w:t>
      </w:r>
      <w:r w:rsidRPr="00F3025B">
        <w:t xml:space="preserve"> Форма «Автомобили»</w:t>
      </w:r>
    </w:p>
    <w:p w:rsidR="004B3A60" w:rsidRPr="00F3025B" w:rsidRDefault="004B3A60" w:rsidP="00F3025B">
      <w:pPr>
        <w:jc w:val="both"/>
      </w:pPr>
    </w:p>
    <w:p w:rsidR="004B3A60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4" o:spid="_x0000_i1028" type="#_x0000_t75" alt="Рис. 4 Форма «Категория работы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">
            <v:imagedata r:id="rId9" o:title="" cropbottom="-39f" cropright="-35f"/>
          </v:shape>
        </w:pict>
      </w:r>
    </w:p>
    <w:p w:rsidR="004B3A60" w:rsidRPr="00F3025B" w:rsidRDefault="004B3A60" w:rsidP="00F3025B">
      <w:pPr>
        <w:jc w:val="both"/>
      </w:pPr>
      <w:r w:rsidRPr="00F3025B">
        <w:t xml:space="preserve">Рис. </w:t>
      </w:r>
      <w:r>
        <w:t>4</w:t>
      </w:r>
      <w:r w:rsidRPr="00F3025B">
        <w:t xml:space="preserve"> Форма «</w:t>
      </w:r>
      <w:r>
        <w:t>Категория работы</w:t>
      </w:r>
      <w:r w:rsidRPr="00F3025B">
        <w:t>»</w:t>
      </w:r>
    </w:p>
    <w:p w:rsidR="004B3A60" w:rsidRPr="00F3025B" w:rsidRDefault="004B3A60" w:rsidP="00F3025B">
      <w:pPr>
        <w:jc w:val="both"/>
      </w:pPr>
    </w:p>
    <w:p w:rsidR="004B3A60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5" o:spid="_x0000_i1029" type="#_x0000_t75" alt="Рис. 5 Форма «Сотрудники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">
            <v:imagedata r:id="rId10" o:title="" cropbottom="-39f" cropright="-35f"/>
          </v:shape>
        </w:pict>
      </w:r>
    </w:p>
    <w:p w:rsidR="004B3A60" w:rsidRPr="00F3025B" w:rsidRDefault="004B3A60" w:rsidP="00F3025B">
      <w:pPr>
        <w:jc w:val="both"/>
      </w:pPr>
      <w:r w:rsidRPr="00F3025B">
        <w:t xml:space="preserve">Рис. </w:t>
      </w:r>
      <w:r>
        <w:t>5</w:t>
      </w:r>
      <w:r w:rsidRPr="00F3025B">
        <w:t xml:space="preserve"> Форма «</w:t>
      </w:r>
      <w:r>
        <w:t>Сотрудники</w:t>
      </w:r>
      <w:r w:rsidRPr="00F3025B">
        <w:t>»</w:t>
      </w:r>
    </w:p>
    <w:p w:rsidR="004B3A60" w:rsidRPr="00F3025B" w:rsidRDefault="004B3A60" w:rsidP="00F3025B">
      <w:pPr>
        <w:jc w:val="both"/>
      </w:pPr>
    </w:p>
    <w:p w:rsidR="004B3A60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6" o:spid="_x0000_i1030" type="#_x0000_t75" alt="Рис. 6 Форма «Сервис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">
            <v:imagedata r:id="rId11" o:title="" cropbottom="-39f" cropright="-35f"/>
          </v:shape>
        </w:pict>
      </w:r>
    </w:p>
    <w:p w:rsidR="004B3A60" w:rsidRPr="00F3025B" w:rsidRDefault="004B3A60" w:rsidP="006247E7">
      <w:pPr>
        <w:jc w:val="both"/>
      </w:pPr>
      <w:r w:rsidRPr="00F3025B">
        <w:t xml:space="preserve">Рис. </w:t>
      </w:r>
      <w:r>
        <w:t>6</w:t>
      </w:r>
      <w:r w:rsidRPr="00F3025B">
        <w:t xml:space="preserve"> Форма «</w:t>
      </w:r>
      <w:r>
        <w:t>Сервис</w:t>
      </w:r>
      <w:r w:rsidRPr="00F3025B">
        <w:t>»</w:t>
      </w:r>
    </w:p>
    <w:p w:rsidR="004B3A60" w:rsidRPr="00F3025B" w:rsidRDefault="004B3A60" w:rsidP="00F3025B">
      <w:pPr>
        <w:jc w:val="both"/>
      </w:pPr>
    </w:p>
    <w:p w:rsidR="004B3A60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7" o:spid="_x0000_i1031" type="#_x0000_t75" alt="Рис. 7 Страница «Запросы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">
            <v:imagedata r:id="rId12" o:title="" cropbottom="-39f" cropright="-35f"/>
          </v:shape>
        </w:pict>
      </w:r>
    </w:p>
    <w:p w:rsidR="004B3A60" w:rsidRPr="00F3025B" w:rsidRDefault="004B3A60" w:rsidP="006247E7">
      <w:pPr>
        <w:jc w:val="both"/>
      </w:pPr>
      <w:r w:rsidRPr="00F3025B">
        <w:t xml:space="preserve">Рис. </w:t>
      </w:r>
      <w:r>
        <w:t>7</w:t>
      </w:r>
      <w:r w:rsidRPr="00F3025B">
        <w:t xml:space="preserve"> </w:t>
      </w:r>
      <w:r>
        <w:t>Страница «Запросы»</w:t>
      </w:r>
    </w:p>
    <w:p w:rsidR="004B3A60" w:rsidRPr="00F3025B" w:rsidRDefault="004B3A60" w:rsidP="00F3025B">
      <w:pPr>
        <w:jc w:val="both"/>
      </w:pPr>
    </w:p>
    <w:p w:rsidR="004B3A60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8" o:spid="_x0000_i1032" type="#_x0000_t75" alt="Рис.8 Запрос «Группировка по работам и сотрудникам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">
            <v:imagedata r:id="rId13" o:title="" cropbottom="-39f" cropright="-35f"/>
          </v:shape>
        </w:pict>
      </w:r>
    </w:p>
    <w:p w:rsidR="004B3A60" w:rsidRPr="00F3025B" w:rsidRDefault="004B3A60" w:rsidP="006247E7">
      <w:pPr>
        <w:jc w:val="both"/>
      </w:pPr>
      <w:r w:rsidRPr="00F3025B">
        <w:t>Рис.</w:t>
      </w:r>
      <w:r>
        <w:t>8</w:t>
      </w:r>
      <w:r w:rsidRPr="00F3025B">
        <w:t xml:space="preserve"> </w:t>
      </w:r>
      <w:r>
        <w:t>Запрос «Группировка по работам и сотрудникам»</w:t>
      </w:r>
    </w:p>
    <w:p w:rsidR="004B3A60" w:rsidRPr="00F3025B" w:rsidRDefault="004B3A60" w:rsidP="00F3025B">
      <w:pPr>
        <w:jc w:val="both"/>
      </w:pPr>
    </w:p>
    <w:p w:rsidR="004B3A60" w:rsidRPr="00F3025B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9" o:spid="_x0000_i1033" type="#_x0000_t75" style="width:203.25pt;height:96pt;visibility:visible">
            <v:imagedata r:id="rId14" o:title=""/>
          </v:shape>
        </w:pict>
      </w:r>
    </w:p>
    <w:p w:rsidR="004B3A60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10" o:spid="_x0000_i1034" type="#_x0000_t75" alt="Рис.9 Запрос «По фамилии механика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">
            <v:imagedata r:id="rId15" o:title="" cropbottom="-39f" cropright="-35f"/>
          </v:shape>
        </w:pict>
      </w:r>
    </w:p>
    <w:p w:rsidR="004B3A60" w:rsidRPr="00F3025B" w:rsidRDefault="004B3A60" w:rsidP="006247E7">
      <w:pPr>
        <w:jc w:val="both"/>
      </w:pPr>
      <w:r w:rsidRPr="00F3025B">
        <w:t>Рис.</w:t>
      </w:r>
      <w:r>
        <w:t>9</w:t>
      </w:r>
      <w:r w:rsidRPr="00F3025B">
        <w:t xml:space="preserve"> </w:t>
      </w:r>
      <w:r>
        <w:t>Запрос «По фамилии механика»</w:t>
      </w:r>
    </w:p>
    <w:p w:rsidR="004B3A60" w:rsidRPr="00F3025B" w:rsidRDefault="004B3A60" w:rsidP="00F3025B">
      <w:pPr>
        <w:jc w:val="both"/>
      </w:pPr>
    </w:p>
    <w:p w:rsidR="004B3A60" w:rsidRPr="00F3025B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11" o:spid="_x0000_i1035" type="#_x0000_t75" style="width:203.25pt;height:96pt;visibility:visible">
            <v:imagedata r:id="rId16" o:title=""/>
          </v:shape>
        </w:pict>
      </w:r>
    </w:p>
    <w:p w:rsidR="004B3A60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12" o:spid="_x0000_i1036" type="#_x0000_t75" alt="Рис.10 Запрос «Поиск по госномеру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">
            <v:imagedata r:id="rId17" o:title="" cropbottom="-39f" cropright="-35f"/>
          </v:shape>
        </w:pict>
      </w:r>
    </w:p>
    <w:p w:rsidR="004B3A60" w:rsidRPr="00F3025B" w:rsidRDefault="004B3A60" w:rsidP="006247E7">
      <w:pPr>
        <w:jc w:val="both"/>
      </w:pPr>
      <w:r w:rsidRPr="00F3025B">
        <w:t>Рис.</w:t>
      </w:r>
      <w:r>
        <w:t>10</w:t>
      </w:r>
      <w:r w:rsidRPr="00F3025B">
        <w:t xml:space="preserve"> </w:t>
      </w:r>
      <w:r>
        <w:t>Запрос «Поиск по госномеру»</w:t>
      </w:r>
    </w:p>
    <w:p w:rsidR="004B3A60" w:rsidRPr="00F3025B" w:rsidRDefault="004B3A60" w:rsidP="00F3025B">
      <w:pPr>
        <w:jc w:val="both"/>
      </w:pPr>
    </w:p>
    <w:p w:rsidR="004B3A60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13" o:spid="_x0000_i1037" type="#_x0000_t75" alt="Рис. 11 Отчёт «Группировка по работам и сотрудникам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">
            <v:imagedata r:id="rId18" o:title="" cropbottom="-39f" cropright="-35f"/>
          </v:shape>
        </w:pict>
      </w:r>
    </w:p>
    <w:p w:rsidR="004B3A60" w:rsidRPr="00F3025B" w:rsidRDefault="004B3A60" w:rsidP="00F3025B">
      <w:pPr>
        <w:jc w:val="both"/>
      </w:pPr>
      <w:r>
        <w:t>Рис. 11 Отчёт «Группировка по работам и сотрудникам»</w:t>
      </w:r>
    </w:p>
    <w:p w:rsidR="004B3A60" w:rsidRPr="00F3025B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14" o:spid="_x0000_i1038" type="#_x0000_t75" style="width:203.25pt;height:96pt;visibility:visible">
            <v:imagedata r:id="rId19" o:title=""/>
          </v:shape>
        </w:pict>
      </w:r>
    </w:p>
    <w:p w:rsidR="004B3A60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15" o:spid="_x0000_i1039" type="#_x0000_t75" alt="Рис. 12 Отчёт «По фамилии механика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">
            <v:imagedata r:id="rId20" o:title="" cropbottom="-39f" cropright="-35f"/>
          </v:shape>
        </w:pict>
      </w:r>
    </w:p>
    <w:p w:rsidR="004B3A60" w:rsidRPr="00F3025B" w:rsidRDefault="004B3A60" w:rsidP="00F10F82">
      <w:pPr>
        <w:jc w:val="both"/>
      </w:pPr>
      <w:r>
        <w:t>Рис. 12 Отчёт «По фамилии механика»</w:t>
      </w:r>
    </w:p>
    <w:p w:rsidR="004B3A60" w:rsidRPr="00F3025B" w:rsidRDefault="004B3A60" w:rsidP="00F3025B">
      <w:pPr>
        <w:jc w:val="both"/>
      </w:pPr>
    </w:p>
    <w:p w:rsidR="004B3A60" w:rsidRPr="00F3025B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16" o:spid="_x0000_i1040" type="#_x0000_t75" style="width:203.25pt;height:96pt;visibility:visible">
            <v:imagedata r:id="rId16" o:title=""/>
          </v:shape>
        </w:pict>
      </w:r>
    </w:p>
    <w:p w:rsidR="004B3A60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17" o:spid="_x0000_i1041" type="#_x0000_t75" alt="Рис. 13 Отчёт «По фамилии механика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">
            <v:imagedata r:id="rId21" o:title="" cropbottom="-39f" cropright="-35f"/>
          </v:shape>
        </w:pict>
      </w:r>
    </w:p>
    <w:p w:rsidR="004B3A60" w:rsidRPr="00F3025B" w:rsidRDefault="004B3A60" w:rsidP="00F10F82">
      <w:pPr>
        <w:jc w:val="both"/>
      </w:pPr>
      <w:r>
        <w:t>Рис. 13 Отчёт «По фамилии механика»</w:t>
      </w:r>
    </w:p>
    <w:p w:rsidR="004B3A60" w:rsidRPr="00F3025B" w:rsidRDefault="004B3A60" w:rsidP="00F3025B">
      <w:pPr>
        <w:jc w:val="both"/>
      </w:pPr>
    </w:p>
    <w:p w:rsidR="004B3A60" w:rsidRDefault="004B3A60" w:rsidP="00F3025B">
      <w:pPr>
        <w:jc w:val="both"/>
      </w:pPr>
      <w:hyperlink r:id="rId22" w:tooltip="Схема данных готовой базы данных «Автосервис»" w:history="1">
        <w:r w:rsidRPr="00327F33">
          <w:rPr>
            <w:noProof/>
            <w:lang w:eastAsia="ru-RU"/>
          </w:rPr>
          <w:pict>
            <v:shape id="Рисунок 18" o:spid="_x0000_i1042" type="#_x0000_t75" alt="Рис. 14 Схема данных готовой базы данных «Автосервис» отображает связи таблиц: Владельцы, Автомобили, Сервис, Категория работы, Сотрудники." href="http://access.avorut.ru/load/bazy_dannykh_ms_access/kontrolnye_raboty_po_bazam_dannykh_ms_access/skachat_bazu_dannykh_access_avtoservis/3-1-0-20" title="Схема данных готовой базы данных «Автосервис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" o:button="t">
              <v:fill o:detectmouseclick="t"/>
              <v:imagedata r:id="rId23" o:title="" cropbottom="-39f" cropright="-35f"/>
            </v:shape>
          </w:pict>
        </w:r>
      </w:hyperlink>
    </w:p>
    <w:p w:rsidR="004B3A60" w:rsidRPr="00F3025B" w:rsidRDefault="004B3A60" w:rsidP="00F3025B">
      <w:pPr>
        <w:jc w:val="both"/>
      </w:pPr>
      <w:r>
        <w:t>Рис. 14 Схема данных готовой базы данных «Автосервис» отображает связи таблиц: Владельцы, Автомобили, Сервис, Категория работы, Сотрудники.</w:t>
      </w:r>
    </w:p>
    <w:p w:rsidR="004B3A60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19" o:spid="_x0000_i1043" type="#_x0000_t75" alt="Рис. 15 Структура таблицы «Автомобили»: гос. номер, марка, владелец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">
            <v:imagedata r:id="rId24" o:title="" cropbottom="-39f" cropright="-35f"/>
          </v:shape>
        </w:pict>
      </w:r>
    </w:p>
    <w:p w:rsidR="004B3A60" w:rsidRPr="00F3025B" w:rsidRDefault="004B3A60" w:rsidP="00F3025B">
      <w:pPr>
        <w:jc w:val="both"/>
      </w:pPr>
      <w:r w:rsidRPr="00572AED">
        <w:t>Рис. 1</w:t>
      </w:r>
      <w:r>
        <w:t>5</w:t>
      </w:r>
      <w:r w:rsidRPr="00572AED">
        <w:t xml:space="preserve"> </w:t>
      </w:r>
      <w:r>
        <w:t>Структура таблицы «Автомобили»: гос. номер, марка, владелец.</w:t>
      </w:r>
    </w:p>
    <w:p w:rsidR="004B3A60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20" o:spid="_x0000_i1044" type="#_x0000_t75" alt="Рис. 16 Структура таблицы «Владельцы»: № владельца, ФИО, сотовый телефон, № водительского удостоверения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">
            <v:imagedata r:id="rId25" o:title="" cropbottom="-39f" cropright="-35f"/>
          </v:shape>
        </w:pict>
      </w:r>
    </w:p>
    <w:p w:rsidR="004B3A60" w:rsidRPr="00F3025B" w:rsidRDefault="004B3A60" w:rsidP="00572AED">
      <w:pPr>
        <w:jc w:val="both"/>
      </w:pPr>
      <w:r w:rsidRPr="00572AED">
        <w:t>Рис. 1</w:t>
      </w:r>
      <w:r>
        <w:t>6</w:t>
      </w:r>
      <w:r w:rsidRPr="00572AED">
        <w:t xml:space="preserve"> </w:t>
      </w:r>
      <w:r>
        <w:t>Структура таблицы «Владельцы»: № владельца, ФИО, сотовый телефон, № водительского удостоверения.</w:t>
      </w:r>
    </w:p>
    <w:p w:rsidR="004B3A60" w:rsidRPr="00F3025B" w:rsidRDefault="004B3A60" w:rsidP="00F3025B">
      <w:pPr>
        <w:jc w:val="both"/>
      </w:pPr>
    </w:p>
    <w:p w:rsidR="004B3A60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21" o:spid="_x0000_i1045" type="#_x0000_t75" alt="Рис. 17 Структура таблицы «Категория работы»: код работы, наименование работы, описание, стоимость работы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">
            <v:imagedata r:id="rId26" o:title="" cropbottom="-39f" cropright="-35f"/>
          </v:shape>
        </w:pict>
      </w:r>
    </w:p>
    <w:p w:rsidR="004B3A60" w:rsidRPr="00F3025B" w:rsidRDefault="004B3A60" w:rsidP="00572AED">
      <w:pPr>
        <w:jc w:val="both"/>
      </w:pPr>
      <w:r w:rsidRPr="00572AED">
        <w:t>Рис. 1</w:t>
      </w:r>
      <w:r>
        <w:t>7</w:t>
      </w:r>
      <w:r w:rsidRPr="00572AED">
        <w:t xml:space="preserve"> </w:t>
      </w:r>
      <w:r>
        <w:t>Структура таблицы «Категория работы»: код работы, наименование работы, описание, стоимость работы.</w:t>
      </w:r>
    </w:p>
    <w:p w:rsidR="004B3A60" w:rsidRPr="00F3025B" w:rsidRDefault="004B3A60" w:rsidP="00F3025B">
      <w:pPr>
        <w:jc w:val="both"/>
      </w:pPr>
    </w:p>
    <w:p w:rsidR="004B3A60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22" o:spid="_x0000_i1046" type="#_x0000_t75" alt="Рис. 18 Структура таблицы «Сервис»: № сервиса, автомобиль, категория работы, дата готовности заказа, сотрудник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">
            <v:imagedata r:id="rId27" o:title="" cropbottom="-39f" cropright="-35f"/>
          </v:shape>
        </w:pict>
      </w:r>
    </w:p>
    <w:p w:rsidR="004B3A60" w:rsidRPr="00F3025B" w:rsidRDefault="004B3A60" w:rsidP="00572AED">
      <w:pPr>
        <w:jc w:val="both"/>
      </w:pPr>
      <w:r w:rsidRPr="00572AED">
        <w:t>Рис. 1</w:t>
      </w:r>
      <w:r>
        <w:t>8</w:t>
      </w:r>
      <w:r w:rsidRPr="00572AED">
        <w:t xml:space="preserve"> </w:t>
      </w:r>
      <w:r>
        <w:t>Структура таблицы «Сервис»: № сервиса, автомобиль, категория работы, дата готовности заказа, сотрудник.</w:t>
      </w:r>
    </w:p>
    <w:p w:rsidR="004B3A60" w:rsidRPr="00F3025B" w:rsidRDefault="004B3A60" w:rsidP="00F3025B">
      <w:pPr>
        <w:jc w:val="both"/>
      </w:pPr>
    </w:p>
    <w:p w:rsidR="004B3A60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23" o:spid="_x0000_i1047" type="#_x0000_t75" alt="Рис. 19 Структура таблицы «Сотрудники»: № сотрудника, сотовый телефон, адрес, ФИО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">
            <v:imagedata r:id="rId28" o:title="" cropbottom="-39f" cropright="-35f"/>
          </v:shape>
        </w:pict>
      </w:r>
    </w:p>
    <w:p w:rsidR="004B3A60" w:rsidRPr="00F3025B" w:rsidRDefault="004B3A60" w:rsidP="00572AED">
      <w:pPr>
        <w:jc w:val="both"/>
      </w:pPr>
      <w:r w:rsidRPr="00572AED">
        <w:t>Рис. 1</w:t>
      </w:r>
      <w:r>
        <w:t>9</w:t>
      </w:r>
      <w:r w:rsidRPr="00572AED">
        <w:t xml:space="preserve"> </w:t>
      </w:r>
      <w:r>
        <w:t>Структура таблицы «Сотрудники»: № сотрудника, сотовый телефон, адрес, ФИО.</w:t>
      </w:r>
    </w:p>
    <w:p w:rsidR="004B3A60" w:rsidRPr="00F3025B" w:rsidRDefault="004B3A60" w:rsidP="00F3025B">
      <w:pPr>
        <w:jc w:val="both"/>
      </w:pPr>
    </w:p>
    <w:p w:rsidR="004B3A60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24" o:spid="_x0000_i1048" type="#_x0000_t75" alt="Рис. 20 Структура запроса «Группировка по работам и сотрудникам» в режиме конструктора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">
            <v:imagedata r:id="rId29" o:title="" cropbottom="-39f" cropright="-35f"/>
          </v:shape>
        </w:pict>
      </w:r>
    </w:p>
    <w:p w:rsidR="004B3A60" w:rsidRPr="00F3025B" w:rsidRDefault="004B3A60" w:rsidP="00F3025B">
      <w:pPr>
        <w:jc w:val="both"/>
      </w:pPr>
      <w:r w:rsidRPr="00572AED">
        <w:t xml:space="preserve">Рис. </w:t>
      </w:r>
      <w:r>
        <w:t>20</w:t>
      </w:r>
      <w:r w:rsidRPr="00572AED">
        <w:t xml:space="preserve"> </w:t>
      </w:r>
      <w:r>
        <w:t>Структура запроса «Группировка по работам и сотрудникам» в режиме конструктора.</w:t>
      </w:r>
    </w:p>
    <w:p w:rsidR="004B3A60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25" o:spid="_x0000_i1049" type="#_x0000_t75" alt="Рис. 21 Структура запроса «По фамилии механика» в режиме конструктора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">
            <v:imagedata r:id="rId30" o:title="" cropbottom="-39f" cropright="-35f"/>
          </v:shape>
        </w:pict>
      </w:r>
    </w:p>
    <w:p w:rsidR="004B3A60" w:rsidRPr="00F3025B" w:rsidRDefault="004B3A60" w:rsidP="005C1826">
      <w:pPr>
        <w:jc w:val="both"/>
      </w:pPr>
      <w:r w:rsidRPr="00572AED">
        <w:t xml:space="preserve">Рис. </w:t>
      </w:r>
      <w:r>
        <w:t>21</w:t>
      </w:r>
      <w:r w:rsidRPr="00572AED">
        <w:t xml:space="preserve"> </w:t>
      </w:r>
      <w:r>
        <w:t>Структура запроса «По фамилии механика» в режиме конструктора.</w:t>
      </w:r>
    </w:p>
    <w:p w:rsidR="004B3A60" w:rsidRPr="00F3025B" w:rsidRDefault="004B3A60" w:rsidP="00F3025B">
      <w:pPr>
        <w:jc w:val="both"/>
      </w:pPr>
    </w:p>
    <w:p w:rsidR="004B3A60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26" o:spid="_x0000_i1050" type="#_x0000_t75" alt="Рис. 22 Структура запроса «Поиск по госномеру» в режиме конструктора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">
            <v:imagedata r:id="rId31" o:title="" cropbottom="-39f" cropright="-35f"/>
          </v:shape>
        </w:pict>
      </w:r>
    </w:p>
    <w:p w:rsidR="004B3A60" w:rsidRPr="00F3025B" w:rsidRDefault="004B3A60" w:rsidP="005C1826">
      <w:pPr>
        <w:jc w:val="both"/>
      </w:pPr>
      <w:r w:rsidRPr="00572AED">
        <w:t xml:space="preserve">Рис. </w:t>
      </w:r>
      <w:r>
        <w:t>22</w:t>
      </w:r>
      <w:r w:rsidRPr="00572AED">
        <w:t xml:space="preserve"> </w:t>
      </w:r>
      <w:r>
        <w:t>Структура запроса «Поиск по госномеру» в режиме конструктора.</w:t>
      </w:r>
    </w:p>
    <w:p w:rsidR="004B3A60" w:rsidRDefault="004B3A60" w:rsidP="00F3025B">
      <w:pPr>
        <w:jc w:val="both"/>
      </w:pPr>
    </w:p>
    <w:p w:rsidR="004B3A60" w:rsidRPr="00F3025B" w:rsidRDefault="004B3A60" w:rsidP="00F3025B">
      <w:pPr>
        <w:jc w:val="both"/>
      </w:pPr>
      <w:r>
        <w:t>Макросы в режиме конструктора:</w:t>
      </w:r>
    </w:p>
    <w:p w:rsidR="004B3A60" w:rsidRPr="00F3025B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27" o:spid="_x0000_i1051" type="#_x0000_t75" style="width:461.25pt;height:246pt;visibility:visible">
            <v:imagedata r:id="rId32" o:title=""/>
          </v:shape>
        </w:pict>
      </w:r>
    </w:p>
    <w:p w:rsidR="004B3A60" w:rsidRPr="00F3025B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28" o:spid="_x0000_i1052" type="#_x0000_t75" style="width:461.25pt;height:246pt;visibility:visible">
            <v:imagedata r:id="rId33" o:title=""/>
          </v:shape>
        </w:pict>
      </w:r>
    </w:p>
    <w:p w:rsidR="004B3A60" w:rsidRPr="00F3025B" w:rsidRDefault="004B3A60" w:rsidP="00F3025B">
      <w:pPr>
        <w:jc w:val="both"/>
      </w:pPr>
      <w:r w:rsidRPr="00327F33">
        <w:rPr>
          <w:noProof/>
          <w:lang w:eastAsia="ru-RU"/>
        </w:rPr>
        <w:pict>
          <v:shape id="Рисунок 29" o:spid="_x0000_i1053" type="#_x0000_t75" style="width:461.25pt;height:246pt;visibility:visible">
            <v:imagedata r:id="rId34" o:title=""/>
          </v:shape>
        </w:pict>
      </w:r>
    </w:p>
    <w:p w:rsidR="004B3A60" w:rsidRPr="00572AED" w:rsidRDefault="004B3A60" w:rsidP="005C1826">
      <w:pPr>
        <w:pStyle w:val="ListParagraph"/>
        <w:numPr>
          <w:ilvl w:val="0"/>
          <w:numId w:val="2"/>
        </w:numPr>
        <w:jc w:val="both"/>
        <w:rPr>
          <w:rStyle w:val="Hyperlink"/>
          <w:rFonts w:ascii="Times New Roman" w:hAnsi="Times New Roman"/>
          <w:color w:val="000000"/>
          <w:sz w:val="24"/>
          <w:szCs w:val="24"/>
          <w:u w:val="none"/>
          <w:lang w:eastAsia="ru-RU"/>
        </w:rPr>
      </w:pPr>
      <w:r w:rsidRPr="00572AED">
        <w:rPr>
          <w:shd w:val="clear" w:color="auto" w:fill="F8F8F8"/>
        </w:rPr>
        <w:t xml:space="preserve">ь базу данных access </w:t>
      </w:r>
      <w:r>
        <w:rPr>
          <w:shd w:val="clear" w:color="auto" w:fill="F8F8F8"/>
        </w:rPr>
        <w:t>Автосервис</w:t>
      </w:r>
      <w:r w:rsidRPr="00F3025B">
        <w:t xml:space="preserve"> </w:t>
      </w:r>
      <w:hyperlink r:id="rId35" w:history="1">
        <w:r>
          <w:rPr>
            <w:rStyle w:val="Hyperlink"/>
            <w:rFonts w:ascii="Times New Roman" w:hAnsi="Times New Roman"/>
            <w:color w:val="8B8881"/>
            <w:sz w:val="24"/>
            <w:szCs w:val="24"/>
            <w:shd w:val="clear" w:color="auto" w:fill="F8F8F8"/>
          </w:rPr>
          <w:t>Скачать базу данных access Автосервис</w:t>
        </w:r>
      </w:hyperlink>
    </w:p>
    <w:p w:rsidR="004B3A60" w:rsidRPr="00F3025B" w:rsidRDefault="004B3A60" w:rsidP="00F3025B">
      <w:pPr>
        <w:jc w:val="both"/>
        <w:rPr>
          <w:color w:val="000000"/>
          <w:lang w:eastAsia="ru-RU"/>
        </w:rPr>
      </w:pPr>
    </w:p>
    <w:p w:rsidR="004B3A60" w:rsidRPr="00F3025B" w:rsidRDefault="004B3A60" w:rsidP="00F3025B">
      <w:pPr>
        <w:jc w:val="both"/>
      </w:pPr>
    </w:p>
    <w:sectPr w:rsidR="004B3A60" w:rsidRPr="00F3025B" w:rsidSect="00A252E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D13C36"/>
    <w:multiLevelType w:val="hybridMultilevel"/>
    <w:tmpl w:val="2BDE455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4D4C0F93"/>
    <w:multiLevelType w:val="multilevel"/>
    <w:tmpl w:val="7A78E5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7C3945"/>
    <w:rsid w:val="0000124E"/>
    <w:rsid w:val="00004113"/>
    <w:rsid w:val="00017506"/>
    <w:rsid w:val="000265D9"/>
    <w:rsid w:val="000354FA"/>
    <w:rsid w:val="00042A56"/>
    <w:rsid w:val="00042D50"/>
    <w:rsid w:val="000445F2"/>
    <w:rsid w:val="0004596D"/>
    <w:rsid w:val="0004718F"/>
    <w:rsid w:val="00047554"/>
    <w:rsid w:val="0005296D"/>
    <w:rsid w:val="00054C13"/>
    <w:rsid w:val="00054DEA"/>
    <w:rsid w:val="0005537A"/>
    <w:rsid w:val="000558D0"/>
    <w:rsid w:val="00056188"/>
    <w:rsid w:val="000629DA"/>
    <w:rsid w:val="00065F6A"/>
    <w:rsid w:val="00066198"/>
    <w:rsid w:val="000667CD"/>
    <w:rsid w:val="0007223B"/>
    <w:rsid w:val="00073CC7"/>
    <w:rsid w:val="00077B30"/>
    <w:rsid w:val="00086EE2"/>
    <w:rsid w:val="00094C0C"/>
    <w:rsid w:val="000A54F2"/>
    <w:rsid w:val="000B4EE8"/>
    <w:rsid w:val="000C2096"/>
    <w:rsid w:val="000C3754"/>
    <w:rsid w:val="000C6C62"/>
    <w:rsid w:val="000D2C00"/>
    <w:rsid w:val="000D4555"/>
    <w:rsid w:val="000D792E"/>
    <w:rsid w:val="000E0919"/>
    <w:rsid w:val="000E17F2"/>
    <w:rsid w:val="000E1C0A"/>
    <w:rsid w:val="000E2272"/>
    <w:rsid w:val="000E3ECE"/>
    <w:rsid w:val="000F3AED"/>
    <w:rsid w:val="00111E90"/>
    <w:rsid w:val="00116036"/>
    <w:rsid w:val="00116F2A"/>
    <w:rsid w:val="001358F6"/>
    <w:rsid w:val="00140985"/>
    <w:rsid w:val="001460A6"/>
    <w:rsid w:val="001504DE"/>
    <w:rsid w:val="00151BF0"/>
    <w:rsid w:val="0016383D"/>
    <w:rsid w:val="00173275"/>
    <w:rsid w:val="001854C3"/>
    <w:rsid w:val="00186745"/>
    <w:rsid w:val="001873C0"/>
    <w:rsid w:val="00196001"/>
    <w:rsid w:val="001A0FA1"/>
    <w:rsid w:val="001A22A4"/>
    <w:rsid w:val="001A2A4C"/>
    <w:rsid w:val="001A31CA"/>
    <w:rsid w:val="001A3890"/>
    <w:rsid w:val="001A5622"/>
    <w:rsid w:val="001A574E"/>
    <w:rsid w:val="001A5E54"/>
    <w:rsid w:val="001B6986"/>
    <w:rsid w:val="001D25E4"/>
    <w:rsid w:val="001D4764"/>
    <w:rsid w:val="001E37E7"/>
    <w:rsid w:val="001E621D"/>
    <w:rsid w:val="001F38C3"/>
    <w:rsid w:val="001F58B5"/>
    <w:rsid w:val="00206AE2"/>
    <w:rsid w:val="00216E08"/>
    <w:rsid w:val="002342C0"/>
    <w:rsid w:val="00235A6F"/>
    <w:rsid w:val="00241FDB"/>
    <w:rsid w:val="0025077B"/>
    <w:rsid w:val="00252A82"/>
    <w:rsid w:val="00255303"/>
    <w:rsid w:val="00257841"/>
    <w:rsid w:val="00257E8C"/>
    <w:rsid w:val="00266A9E"/>
    <w:rsid w:val="002843C2"/>
    <w:rsid w:val="0029419C"/>
    <w:rsid w:val="00294AA2"/>
    <w:rsid w:val="002A0F62"/>
    <w:rsid w:val="002B3802"/>
    <w:rsid w:val="002D7D1B"/>
    <w:rsid w:val="002E0F62"/>
    <w:rsid w:val="002E2110"/>
    <w:rsid w:val="002E6E88"/>
    <w:rsid w:val="002F05F8"/>
    <w:rsid w:val="002F2588"/>
    <w:rsid w:val="002F3130"/>
    <w:rsid w:val="002F6463"/>
    <w:rsid w:val="003111DA"/>
    <w:rsid w:val="00311D6B"/>
    <w:rsid w:val="00320BC5"/>
    <w:rsid w:val="00322E5F"/>
    <w:rsid w:val="003251C2"/>
    <w:rsid w:val="00325BA0"/>
    <w:rsid w:val="00327F33"/>
    <w:rsid w:val="00335013"/>
    <w:rsid w:val="0033563D"/>
    <w:rsid w:val="0034421D"/>
    <w:rsid w:val="0034738D"/>
    <w:rsid w:val="0037056F"/>
    <w:rsid w:val="00374F2E"/>
    <w:rsid w:val="00380196"/>
    <w:rsid w:val="0038056C"/>
    <w:rsid w:val="00381BD0"/>
    <w:rsid w:val="00383996"/>
    <w:rsid w:val="0038611C"/>
    <w:rsid w:val="00393C65"/>
    <w:rsid w:val="00395694"/>
    <w:rsid w:val="003974E6"/>
    <w:rsid w:val="0039769C"/>
    <w:rsid w:val="003A0540"/>
    <w:rsid w:val="003A3615"/>
    <w:rsid w:val="003A5416"/>
    <w:rsid w:val="003A676E"/>
    <w:rsid w:val="003B0E48"/>
    <w:rsid w:val="003B233E"/>
    <w:rsid w:val="003B2FFB"/>
    <w:rsid w:val="003C0E81"/>
    <w:rsid w:val="003C482F"/>
    <w:rsid w:val="003C6352"/>
    <w:rsid w:val="003C7426"/>
    <w:rsid w:val="003D19F3"/>
    <w:rsid w:val="003D1FB3"/>
    <w:rsid w:val="003E2D85"/>
    <w:rsid w:val="003E456A"/>
    <w:rsid w:val="003E62D4"/>
    <w:rsid w:val="003E7570"/>
    <w:rsid w:val="003F12A0"/>
    <w:rsid w:val="003F39E7"/>
    <w:rsid w:val="00400D0E"/>
    <w:rsid w:val="0040330C"/>
    <w:rsid w:val="00404B70"/>
    <w:rsid w:val="00404B79"/>
    <w:rsid w:val="004063F0"/>
    <w:rsid w:val="00410826"/>
    <w:rsid w:val="004128F4"/>
    <w:rsid w:val="0041512A"/>
    <w:rsid w:val="00415B55"/>
    <w:rsid w:val="00416925"/>
    <w:rsid w:val="00427413"/>
    <w:rsid w:val="004278DB"/>
    <w:rsid w:val="00427DCB"/>
    <w:rsid w:val="00436EF7"/>
    <w:rsid w:val="00437BA5"/>
    <w:rsid w:val="004463EF"/>
    <w:rsid w:val="00450DCF"/>
    <w:rsid w:val="0045279E"/>
    <w:rsid w:val="00453303"/>
    <w:rsid w:val="00457C75"/>
    <w:rsid w:val="00465A4E"/>
    <w:rsid w:val="004701A8"/>
    <w:rsid w:val="00470A9C"/>
    <w:rsid w:val="00471298"/>
    <w:rsid w:val="0047468C"/>
    <w:rsid w:val="00476206"/>
    <w:rsid w:val="00476E49"/>
    <w:rsid w:val="00480FDD"/>
    <w:rsid w:val="00485DDF"/>
    <w:rsid w:val="00487908"/>
    <w:rsid w:val="004904E8"/>
    <w:rsid w:val="00494D4D"/>
    <w:rsid w:val="00497E60"/>
    <w:rsid w:val="004A0F88"/>
    <w:rsid w:val="004A5EE7"/>
    <w:rsid w:val="004A64F8"/>
    <w:rsid w:val="004B3A60"/>
    <w:rsid w:val="004B3FF8"/>
    <w:rsid w:val="004B56C9"/>
    <w:rsid w:val="004B5CEC"/>
    <w:rsid w:val="004B60B3"/>
    <w:rsid w:val="004C24EF"/>
    <w:rsid w:val="004C3D94"/>
    <w:rsid w:val="004D0471"/>
    <w:rsid w:val="004D08B8"/>
    <w:rsid w:val="004D1C2D"/>
    <w:rsid w:val="004D1D6A"/>
    <w:rsid w:val="004D3BCA"/>
    <w:rsid w:val="004D6A62"/>
    <w:rsid w:val="004D714F"/>
    <w:rsid w:val="004E0EB5"/>
    <w:rsid w:val="004E195B"/>
    <w:rsid w:val="004F04E6"/>
    <w:rsid w:val="00500BF3"/>
    <w:rsid w:val="00503ACC"/>
    <w:rsid w:val="0050645B"/>
    <w:rsid w:val="00507CB9"/>
    <w:rsid w:val="005122AA"/>
    <w:rsid w:val="00535248"/>
    <w:rsid w:val="00542C8C"/>
    <w:rsid w:val="00544E34"/>
    <w:rsid w:val="00546DCA"/>
    <w:rsid w:val="0054778B"/>
    <w:rsid w:val="00556F9B"/>
    <w:rsid w:val="0056256C"/>
    <w:rsid w:val="00566173"/>
    <w:rsid w:val="00572AED"/>
    <w:rsid w:val="00572E7A"/>
    <w:rsid w:val="00575069"/>
    <w:rsid w:val="00576490"/>
    <w:rsid w:val="005831FE"/>
    <w:rsid w:val="005973BB"/>
    <w:rsid w:val="0059750F"/>
    <w:rsid w:val="00597667"/>
    <w:rsid w:val="005A05C9"/>
    <w:rsid w:val="005A0918"/>
    <w:rsid w:val="005A0CAA"/>
    <w:rsid w:val="005A4B12"/>
    <w:rsid w:val="005A50E8"/>
    <w:rsid w:val="005A5FF8"/>
    <w:rsid w:val="005B24A5"/>
    <w:rsid w:val="005B5A6D"/>
    <w:rsid w:val="005B7D1D"/>
    <w:rsid w:val="005C1517"/>
    <w:rsid w:val="005C1826"/>
    <w:rsid w:val="005C656C"/>
    <w:rsid w:val="005C743B"/>
    <w:rsid w:val="005C77B1"/>
    <w:rsid w:val="005E15CF"/>
    <w:rsid w:val="005F517C"/>
    <w:rsid w:val="005F5FA6"/>
    <w:rsid w:val="00601BEC"/>
    <w:rsid w:val="00610426"/>
    <w:rsid w:val="006247E7"/>
    <w:rsid w:val="00626F2F"/>
    <w:rsid w:val="006359B4"/>
    <w:rsid w:val="00645441"/>
    <w:rsid w:val="006502E3"/>
    <w:rsid w:val="00651AED"/>
    <w:rsid w:val="00655119"/>
    <w:rsid w:val="006610C1"/>
    <w:rsid w:val="0066299A"/>
    <w:rsid w:val="00666EE5"/>
    <w:rsid w:val="00670F70"/>
    <w:rsid w:val="00673CB2"/>
    <w:rsid w:val="00675DEE"/>
    <w:rsid w:val="00677183"/>
    <w:rsid w:val="00681671"/>
    <w:rsid w:val="00682934"/>
    <w:rsid w:val="00685145"/>
    <w:rsid w:val="00685223"/>
    <w:rsid w:val="00685E0B"/>
    <w:rsid w:val="0069579A"/>
    <w:rsid w:val="006A5164"/>
    <w:rsid w:val="006A6470"/>
    <w:rsid w:val="006B0341"/>
    <w:rsid w:val="006B2827"/>
    <w:rsid w:val="006B42C7"/>
    <w:rsid w:val="006C0C20"/>
    <w:rsid w:val="006C2D96"/>
    <w:rsid w:val="006D2E9D"/>
    <w:rsid w:val="006D569A"/>
    <w:rsid w:val="006E259D"/>
    <w:rsid w:val="006E5EF7"/>
    <w:rsid w:val="00711C50"/>
    <w:rsid w:val="00715748"/>
    <w:rsid w:val="00717E94"/>
    <w:rsid w:val="00721933"/>
    <w:rsid w:val="00722889"/>
    <w:rsid w:val="00725F90"/>
    <w:rsid w:val="007308B6"/>
    <w:rsid w:val="0074177C"/>
    <w:rsid w:val="007422F6"/>
    <w:rsid w:val="00744709"/>
    <w:rsid w:val="00746290"/>
    <w:rsid w:val="0075093B"/>
    <w:rsid w:val="007711B9"/>
    <w:rsid w:val="00777101"/>
    <w:rsid w:val="0078466D"/>
    <w:rsid w:val="007A180A"/>
    <w:rsid w:val="007A4AF2"/>
    <w:rsid w:val="007A5D74"/>
    <w:rsid w:val="007A7562"/>
    <w:rsid w:val="007B0804"/>
    <w:rsid w:val="007B61E1"/>
    <w:rsid w:val="007B7323"/>
    <w:rsid w:val="007B7AA7"/>
    <w:rsid w:val="007C00E4"/>
    <w:rsid w:val="007C06A3"/>
    <w:rsid w:val="007C22BD"/>
    <w:rsid w:val="007C3945"/>
    <w:rsid w:val="007C4527"/>
    <w:rsid w:val="007C5445"/>
    <w:rsid w:val="007D4C2A"/>
    <w:rsid w:val="007E16F2"/>
    <w:rsid w:val="007E1DDD"/>
    <w:rsid w:val="007E2BF4"/>
    <w:rsid w:val="007F1803"/>
    <w:rsid w:val="007F1BDC"/>
    <w:rsid w:val="007F6D78"/>
    <w:rsid w:val="008005EB"/>
    <w:rsid w:val="008026B4"/>
    <w:rsid w:val="00805520"/>
    <w:rsid w:val="008057AF"/>
    <w:rsid w:val="0081142C"/>
    <w:rsid w:val="00812155"/>
    <w:rsid w:val="0081653A"/>
    <w:rsid w:val="00822BCF"/>
    <w:rsid w:val="00823F7E"/>
    <w:rsid w:val="0082515E"/>
    <w:rsid w:val="00832606"/>
    <w:rsid w:val="00832A25"/>
    <w:rsid w:val="0084016B"/>
    <w:rsid w:val="00840675"/>
    <w:rsid w:val="00840B06"/>
    <w:rsid w:val="00841A18"/>
    <w:rsid w:val="00842134"/>
    <w:rsid w:val="008426A6"/>
    <w:rsid w:val="00843079"/>
    <w:rsid w:val="008446BC"/>
    <w:rsid w:val="00861DE0"/>
    <w:rsid w:val="00861E50"/>
    <w:rsid w:val="008644E5"/>
    <w:rsid w:val="00876BDD"/>
    <w:rsid w:val="008777DA"/>
    <w:rsid w:val="008832F8"/>
    <w:rsid w:val="00883A5A"/>
    <w:rsid w:val="00884257"/>
    <w:rsid w:val="00886967"/>
    <w:rsid w:val="00890997"/>
    <w:rsid w:val="00894AAF"/>
    <w:rsid w:val="008971A3"/>
    <w:rsid w:val="008A1A5D"/>
    <w:rsid w:val="008A2AAC"/>
    <w:rsid w:val="008B2D3A"/>
    <w:rsid w:val="008B5025"/>
    <w:rsid w:val="008B503A"/>
    <w:rsid w:val="008B74C4"/>
    <w:rsid w:val="008C03BA"/>
    <w:rsid w:val="008C71E6"/>
    <w:rsid w:val="008D2818"/>
    <w:rsid w:val="008D4705"/>
    <w:rsid w:val="008D4823"/>
    <w:rsid w:val="008D559D"/>
    <w:rsid w:val="008E009F"/>
    <w:rsid w:val="008E3124"/>
    <w:rsid w:val="008E48FA"/>
    <w:rsid w:val="008E7688"/>
    <w:rsid w:val="008F166C"/>
    <w:rsid w:val="008F1B0E"/>
    <w:rsid w:val="008F341C"/>
    <w:rsid w:val="008F4DF4"/>
    <w:rsid w:val="0090588D"/>
    <w:rsid w:val="00907772"/>
    <w:rsid w:val="009146B9"/>
    <w:rsid w:val="00923AAE"/>
    <w:rsid w:val="009253FA"/>
    <w:rsid w:val="00926F9B"/>
    <w:rsid w:val="00936DF1"/>
    <w:rsid w:val="00937216"/>
    <w:rsid w:val="00940255"/>
    <w:rsid w:val="00952D63"/>
    <w:rsid w:val="009555F3"/>
    <w:rsid w:val="0095652A"/>
    <w:rsid w:val="00965D5F"/>
    <w:rsid w:val="00982D1F"/>
    <w:rsid w:val="009869B9"/>
    <w:rsid w:val="009914AB"/>
    <w:rsid w:val="009930A6"/>
    <w:rsid w:val="00996863"/>
    <w:rsid w:val="00996FF1"/>
    <w:rsid w:val="009A2DD3"/>
    <w:rsid w:val="009A50F8"/>
    <w:rsid w:val="009A70B4"/>
    <w:rsid w:val="009D7B23"/>
    <w:rsid w:val="009E6353"/>
    <w:rsid w:val="009E7EB3"/>
    <w:rsid w:val="009F5287"/>
    <w:rsid w:val="009F52E6"/>
    <w:rsid w:val="00A0259D"/>
    <w:rsid w:val="00A03F6D"/>
    <w:rsid w:val="00A12711"/>
    <w:rsid w:val="00A252E2"/>
    <w:rsid w:val="00A2537E"/>
    <w:rsid w:val="00A25BF1"/>
    <w:rsid w:val="00A26EB1"/>
    <w:rsid w:val="00A31C69"/>
    <w:rsid w:val="00A3676B"/>
    <w:rsid w:val="00A42405"/>
    <w:rsid w:val="00A42ADD"/>
    <w:rsid w:val="00A4535B"/>
    <w:rsid w:val="00A50620"/>
    <w:rsid w:val="00A575E7"/>
    <w:rsid w:val="00A63921"/>
    <w:rsid w:val="00A64A2C"/>
    <w:rsid w:val="00A7270C"/>
    <w:rsid w:val="00A73F75"/>
    <w:rsid w:val="00A834B4"/>
    <w:rsid w:val="00A859E8"/>
    <w:rsid w:val="00AA2EB1"/>
    <w:rsid w:val="00AA38CF"/>
    <w:rsid w:val="00AA3B0A"/>
    <w:rsid w:val="00AC2000"/>
    <w:rsid w:val="00AC35A8"/>
    <w:rsid w:val="00AD315D"/>
    <w:rsid w:val="00AD4EA6"/>
    <w:rsid w:val="00AD75B6"/>
    <w:rsid w:val="00AE0B0F"/>
    <w:rsid w:val="00AE11EE"/>
    <w:rsid w:val="00AF0769"/>
    <w:rsid w:val="00AF1B0A"/>
    <w:rsid w:val="00AF2E08"/>
    <w:rsid w:val="00AF4C24"/>
    <w:rsid w:val="00B04FF7"/>
    <w:rsid w:val="00B07B21"/>
    <w:rsid w:val="00B123BA"/>
    <w:rsid w:val="00B15A1A"/>
    <w:rsid w:val="00B17BCE"/>
    <w:rsid w:val="00B2264B"/>
    <w:rsid w:val="00B26084"/>
    <w:rsid w:val="00B349E1"/>
    <w:rsid w:val="00B355C8"/>
    <w:rsid w:val="00B36A42"/>
    <w:rsid w:val="00B478AD"/>
    <w:rsid w:val="00B50974"/>
    <w:rsid w:val="00B50EE8"/>
    <w:rsid w:val="00B57B61"/>
    <w:rsid w:val="00B64EC1"/>
    <w:rsid w:val="00B759BC"/>
    <w:rsid w:val="00B77177"/>
    <w:rsid w:val="00B82AF7"/>
    <w:rsid w:val="00B86425"/>
    <w:rsid w:val="00B9193F"/>
    <w:rsid w:val="00BA15AB"/>
    <w:rsid w:val="00BA4421"/>
    <w:rsid w:val="00BA4763"/>
    <w:rsid w:val="00BA53D7"/>
    <w:rsid w:val="00BA71D1"/>
    <w:rsid w:val="00BB60DE"/>
    <w:rsid w:val="00BC345D"/>
    <w:rsid w:val="00BC4054"/>
    <w:rsid w:val="00BD1776"/>
    <w:rsid w:val="00BD529B"/>
    <w:rsid w:val="00BD599E"/>
    <w:rsid w:val="00BD5CED"/>
    <w:rsid w:val="00BE189B"/>
    <w:rsid w:val="00C03BB1"/>
    <w:rsid w:val="00C06D17"/>
    <w:rsid w:val="00C06EF6"/>
    <w:rsid w:val="00C100E9"/>
    <w:rsid w:val="00C141BC"/>
    <w:rsid w:val="00C16953"/>
    <w:rsid w:val="00C2359E"/>
    <w:rsid w:val="00C27DAE"/>
    <w:rsid w:val="00C30717"/>
    <w:rsid w:val="00C307EB"/>
    <w:rsid w:val="00C41345"/>
    <w:rsid w:val="00C46C4B"/>
    <w:rsid w:val="00C5159C"/>
    <w:rsid w:val="00C528A1"/>
    <w:rsid w:val="00C54E9B"/>
    <w:rsid w:val="00C558B5"/>
    <w:rsid w:val="00C5631D"/>
    <w:rsid w:val="00C614D6"/>
    <w:rsid w:val="00C67312"/>
    <w:rsid w:val="00C67ECA"/>
    <w:rsid w:val="00C67F5E"/>
    <w:rsid w:val="00C718DE"/>
    <w:rsid w:val="00C73896"/>
    <w:rsid w:val="00C77F48"/>
    <w:rsid w:val="00C80E55"/>
    <w:rsid w:val="00C81100"/>
    <w:rsid w:val="00C83961"/>
    <w:rsid w:val="00C85654"/>
    <w:rsid w:val="00C93A6A"/>
    <w:rsid w:val="00CA38A3"/>
    <w:rsid w:val="00CA62AC"/>
    <w:rsid w:val="00CB07F8"/>
    <w:rsid w:val="00CB0E1C"/>
    <w:rsid w:val="00CB1050"/>
    <w:rsid w:val="00CB1C74"/>
    <w:rsid w:val="00CC4809"/>
    <w:rsid w:val="00CC50D6"/>
    <w:rsid w:val="00CC5C9C"/>
    <w:rsid w:val="00CC6845"/>
    <w:rsid w:val="00CC7B35"/>
    <w:rsid w:val="00CD09B2"/>
    <w:rsid w:val="00CD1FF6"/>
    <w:rsid w:val="00CD3771"/>
    <w:rsid w:val="00CD3D03"/>
    <w:rsid w:val="00CE0520"/>
    <w:rsid w:val="00CE6DDC"/>
    <w:rsid w:val="00CF2A16"/>
    <w:rsid w:val="00D01DD7"/>
    <w:rsid w:val="00D02167"/>
    <w:rsid w:val="00D03041"/>
    <w:rsid w:val="00D05303"/>
    <w:rsid w:val="00D05A89"/>
    <w:rsid w:val="00D06372"/>
    <w:rsid w:val="00D06BDC"/>
    <w:rsid w:val="00D1402F"/>
    <w:rsid w:val="00D207ED"/>
    <w:rsid w:val="00D20844"/>
    <w:rsid w:val="00D20ED3"/>
    <w:rsid w:val="00D32F8C"/>
    <w:rsid w:val="00D40A04"/>
    <w:rsid w:val="00D41D7A"/>
    <w:rsid w:val="00D42641"/>
    <w:rsid w:val="00D430FF"/>
    <w:rsid w:val="00D43CD3"/>
    <w:rsid w:val="00D4400A"/>
    <w:rsid w:val="00D55412"/>
    <w:rsid w:val="00D61C2A"/>
    <w:rsid w:val="00D676E6"/>
    <w:rsid w:val="00D70910"/>
    <w:rsid w:val="00D743C2"/>
    <w:rsid w:val="00D74849"/>
    <w:rsid w:val="00D7680C"/>
    <w:rsid w:val="00D76C50"/>
    <w:rsid w:val="00D76FE9"/>
    <w:rsid w:val="00D82394"/>
    <w:rsid w:val="00D82919"/>
    <w:rsid w:val="00D83DD1"/>
    <w:rsid w:val="00D91038"/>
    <w:rsid w:val="00D927A7"/>
    <w:rsid w:val="00DA3895"/>
    <w:rsid w:val="00DA73C3"/>
    <w:rsid w:val="00DB2C6E"/>
    <w:rsid w:val="00DB45D6"/>
    <w:rsid w:val="00DB53FB"/>
    <w:rsid w:val="00DC6D4C"/>
    <w:rsid w:val="00DD52F3"/>
    <w:rsid w:val="00DD6352"/>
    <w:rsid w:val="00DE6925"/>
    <w:rsid w:val="00E02E99"/>
    <w:rsid w:val="00E038CE"/>
    <w:rsid w:val="00E04800"/>
    <w:rsid w:val="00E1195B"/>
    <w:rsid w:val="00E25C3B"/>
    <w:rsid w:val="00E30251"/>
    <w:rsid w:val="00E33FB5"/>
    <w:rsid w:val="00E37848"/>
    <w:rsid w:val="00E40A35"/>
    <w:rsid w:val="00E453A1"/>
    <w:rsid w:val="00E51623"/>
    <w:rsid w:val="00E53AE1"/>
    <w:rsid w:val="00E54BE7"/>
    <w:rsid w:val="00E61614"/>
    <w:rsid w:val="00E62260"/>
    <w:rsid w:val="00E67CC4"/>
    <w:rsid w:val="00E705E9"/>
    <w:rsid w:val="00E72351"/>
    <w:rsid w:val="00E728BA"/>
    <w:rsid w:val="00E86F3E"/>
    <w:rsid w:val="00E93248"/>
    <w:rsid w:val="00E93ADC"/>
    <w:rsid w:val="00E95A8A"/>
    <w:rsid w:val="00E95E32"/>
    <w:rsid w:val="00EA153F"/>
    <w:rsid w:val="00EA50DB"/>
    <w:rsid w:val="00EB2338"/>
    <w:rsid w:val="00EC2EA5"/>
    <w:rsid w:val="00EC3E55"/>
    <w:rsid w:val="00EC4996"/>
    <w:rsid w:val="00EC4E0D"/>
    <w:rsid w:val="00EE0600"/>
    <w:rsid w:val="00EE200C"/>
    <w:rsid w:val="00EE2748"/>
    <w:rsid w:val="00EF1D38"/>
    <w:rsid w:val="00EF2A8D"/>
    <w:rsid w:val="00EF354E"/>
    <w:rsid w:val="00F10F82"/>
    <w:rsid w:val="00F148EA"/>
    <w:rsid w:val="00F15A75"/>
    <w:rsid w:val="00F16E42"/>
    <w:rsid w:val="00F17896"/>
    <w:rsid w:val="00F206C6"/>
    <w:rsid w:val="00F25E93"/>
    <w:rsid w:val="00F27A42"/>
    <w:rsid w:val="00F3025B"/>
    <w:rsid w:val="00F31188"/>
    <w:rsid w:val="00F321D4"/>
    <w:rsid w:val="00F445B3"/>
    <w:rsid w:val="00F51186"/>
    <w:rsid w:val="00F52F37"/>
    <w:rsid w:val="00F665C1"/>
    <w:rsid w:val="00F67779"/>
    <w:rsid w:val="00F7501A"/>
    <w:rsid w:val="00F7557F"/>
    <w:rsid w:val="00F81F56"/>
    <w:rsid w:val="00F82437"/>
    <w:rsid w:val="00F8432E"/>
    <w:rsid w:val="00F86C43"/>
    <w:rsid w:val="00F9262B"/>
    <w:rsid w:val="00FA1383"/>
    <w:rsid w:val="00FA5631"/>
    <w:rsid w:val="00FA5750"/>
    <w:rsid w:val="00FB20EB"/>
    <w:rsid w:val="00FB7E7A"/>
    <w:rsid w:val="00FC3E6B"/>
    <w:rsid w:val="00FC41DD"/>
    <w:rsid w:val="00FC796B"/>
    <w:rsid w:val="00FD2926"/>
    <w:rsid w:val="00FD5A6B"/>
    <w:rsid w:val="00FE0284"/>
    <w:rsid w:val="00FE2654"/>
    <w:rsid w:val="00FE3E59"/>
    <w:rsid w:val="00FE604C"/>
    <w:rsid w:val="00FF2651"/>
    <w:rsid w:val="00FF40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9E63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E6353"/>
    <w:rPr>
      <w:rFonts w:ascii="Tahoma" w:hAnsi="Tahoma"/>
      <w:sz w:val="16"/>
    </w:rPr>
  </w:style>
  <w:style w:type="character" w:styleId="Hyperlink">
    <w:name w:val="Hyperlink"/>
    <w:basedOn w:val="DefaultParagraphFont"/>
    <w:uiPriority w:val="99"/>
    <w:rsid w:val="00DD6352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572AE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502272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272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272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image" Target="media/image28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theme" Target="theme/theme1.xml"/><Relationship Id="rId5" Type="http://schemas.openxmlformats.org/officeDocument/2006/relationships/hyperlink" Target="http://access.avorut.ru/load/bazy_dannykh_ms_access/kontrolnye_raboty_po_bazam_dannykh_ms_access/skachat_bazu_dannykh_access_avtoservis/3-1-0-200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yperlink" Target="http://access.avorut.ru/load/bazy_dannykh_ms_access/kontrolnye_raboty_po_bazam_dannykh_ms_access/skachat_bazu_dannykh_access_avtoservis/3-1-0-200" TargetMode="External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hyperlink" Target="http://access.avorut.ru/load/3-1-0-200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548</TotalTime>
  <Pages>13</Pages>
  <Words>300</Words>
  <Characters>1711</Characters>
  <Application>Microsoft Office Word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shop.dbforyou.ru</dc:creator>
  <cp:keywords/>
  <dc:description/>
  <cp:lastModifiedBy>service3</cp:lastModifiedBy>
  <cp:revision>13</cp:revision>
  <dcterms:created xsi:type="dcterms:W3CDTF">2015-07-18T15:46:00Z</dcterms:created>
  <dcterms:modified xsi:type="dcterms:W3CDTF">2017-11-30T07:38:00Z</dcterms:modified>
</cp:coreProperties>
</file>