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584230" w:rsidRDefault="001D4127" w:rsidP="00E467E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>Г</w:t>
      </w:r>
      <w:r w:rsidRPr="00691DFA">
        <w:rPr>
          <w:rFonts w:ascii="Times New Roman" w:hAnsi="Times New Roman"/>
          <w:b/>
          <w:color w:val="000000"/>
          <w:sz w:val="24"/>
          <w:szCs w:val="24"/>
          <w:lang w:eastAsia="ru-RU"/>
        </w:rPr>
        <w:t>отов</w:t>
      </w:r>
      <w:r>
        <w:rPr>
          <w:rFonts w:ascii="Times New Roman" w:hAnsi="Times New Roman"/>
          <w:b/>
          <w:color w:val="000000"/>
          <w:sz w:val="24"/>
          <w:szCs w:val="24"/>
          <w:lang w:eastAsia="ru-RU"/>
        </w:rPr>
        <w:t>ая</w:t>
      </w:r>
      <w:r w:rsidRPr="00691DFA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</w:t>
      </w:r>
      <w:r w:rsidRPr="00691DFA">
        <w:rPr>
          <w:rFonts w:ascii="Times New Roman" w:hAnsi="Times New Roman"/>
          <w:b/>
          <w:sz w:val="24"/>
          <w:szCs w:val="24"/>
        </w:rPr>
        <w:t>баз</w:t>
      </w:r>
      <w:r>
        <w:rPr>
          <w:rFonts w:ascii="Times New Roman" w:hAnsi="Times New Roman"/>
          <w:b/>
          <w:sz w:val="24"/>
          <w:szCs w:val="24"/>
        </w:rPr>
        <w:t>а</w:t>
      </w:r>
      <w:r w:rsidRPr="00691DFA">
        <w:rPr>
          <w:rFonts w:ascii="Times New Roman" w:hAnsi="Times New Roman"/>
          <w:b/>
          <w:sz w:val="24"/>
          <w:szCs w:val="24"/>
        </w:rPr>
        <w:t xml:space="preserve"> данных</w:t>
      </w:r>
      <w:r w:rsidRPr="00584230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  <w:lang w:val="en-US"/>
        </w:rPr>
        <w:t>access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691DFA">
        <w:rPr>
          <w:rFonts w:ascii="Times New Roman" w:hAnsi="Times New Roman"/>
          <w:b/>
          <w:sz w:val="24"/>
          <w:szCs w:val="24"/>
        </w:rPr>
        <w:t xml:space="preserve"> «АРМ администратора ресторана»</w:t>
      </w:r>
      <w:r w:rsidRPr="00584230">
        <w:rPr>
          <w:rFonts w:ascii="Times New Roman" w:hAnsi="Times New Roman"/>
          <w:b/>
          <w:sz w:val="24"/>
          <w:szCs w:val="24"/>
        </w:rPr>
        <w:t>.</w:t>
      </w:r>
    </w:p>
    <w:p w:rsidR="001D4127" w:rsidRPr="00691DFA" w:rsidRDefault="001D4127" w:rsidP="00E467E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Задание: </w:t>
      </w: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Администрация ресторана заказала разработку ИС. Система предназначена для обработки данных о местах и площадях залов, информация о заказах на месте, предварительный заказ блюд. Система должна выдавать отчеты по запросу администратора ресторана: бланк счета, информация о загрузке ресторана на определенную дату, меню. Отчеты по запросам и т.д. На основе запросов создать отчеты и формы.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Экранные формы готовой </w:t>
      </w:r>
      <w:r w:rsidRPr="00691DFA">
        <w:rPr>
          <w:rFonts w:ascii="Times New Roman" w:hAnsi="Times New Roman"/>
          <w:b/>
          <w:sz w:val="24"/>
          <w:szCs w:val="24"/>
        </w:rPr>
        <w:t>базы данных «АРМ администратора ресторана»: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hyperlink r:id="rId5" w:history="1">
        <w:r w:rsidRPr="006F629A">
          <w:rPr>
            <w:rFonts w:ascii="Times New Roman" w:hAnsi="Times New Roman"/>
            <w:noProof/>
            <w:sz w:val="24"/>
            <w:szCs w:val="24"/>
            <w:lang w:eastAsia="ru-RU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2" o:spid="_x0000_i1025" type="#_x0000_t75" alt="Главная кнопочная форма готовой базы данных «АРМ администратора ресторана»" href="http://access.avorut.ru/load/3-1-0-20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" o:button="t">
              <v:fill o:detectmouseclick="t"/>
              <v:imagedata r:id="rId6" o:title="" cropbottom="-39f" cropright="-35f"/>
            </v:shape>
          </w:pict>
        </w:r>
      </w:hyperlink>
    </w:p>
    <w:p w:rsidR="001D4127" w:rsidRPr="00691DFA" w:rsidRDefault="001D4127" w:rsidP="00702C6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Рис.1 Главная кнопочная форма готовой </w:t>
      </w:r>
      <w:r w:rsidRPr="00691DFA">
        <w:rPr>
          <w:rFonts w:ascii="Times New Roman" w:hAnsi="Times New Roman"/>
          <w:sz w:val="24"/>
          <w:szCs w:val="24"/>
        </w:rPr>
        <w:t>базы данных «АРМ администратора ресторана»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Судя по заданию, заказы бывают обычные и предварительные.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" o:spid="_x0000_i1026" type="#_x0000_t75" alt="Рис. 2 Форма «Заказ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">
            <v:imagedata r:id="rId7" o:title="" cropbottom="-39f" cropright="-35f"/>
          </v:shape>
        </w:pic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 Форма «Заказы»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5" o:spid="_x0000_i1027" type="#_x0000_t75" alt="Рис. 3 Форма «Блюда в заказе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">
            <v:imagedata r:id="rId8" o:title="" cropbottom="-39f" cropright="-35f"/>
          </v:shape>
        </w:pict>
      </w:r>
    </w:p>
    <w:p w:rsidR="001D4127" w:rsidRPr="00691DFA" w:rsidRDefault="001D4127" w:rsidP="00702C6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3 Форма «Блюда в заказе»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Обычные заказы оплатить можно сразу несколько. Нужно последовательно нажимать кнопки. Выбрать можно только неоплаченные заказы. После нажатия «посчитать сдачу» заказ станет оплаченным.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" o:spid="_x0000_i1028" type="#_x0000_t75" alt="Рис. 3 Форма «Оплата заказов» для базы данных «АРМ администратора ресторан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">
            <v:imagedata r:id="rId9" o:title="" cropbottom="-39f" cropright="-35f"/>
          </v:shape>
        </w:pic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3 Форма «Оплата заказов» для базы данных «АРМ администратора ресторана»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hyperlink r:id="rId10" w:history="1">
        <w:r w:rsidRPr="006F629A">
          <w:rPr>
            <w:rFonts w:ascii="Times New Roman" w:hAnsi="Times New Roman"/>
            <w:noProof/>
            <w:sz w:val="24"/>
            <w:szCs w:val="24"/>
            <w:lang w:eastAsia="ru-RU"/>
          </w:rPr>
          <w:pict>
            <v:shape id="Рисунок 6" o:spid="_x0000_i1029" type="#_x0000_t75" alt="Отчёт «Счёт по выбранным заказам» для базы данных «АРМ администратора ресторана»" href="http://access.avorut.ru/load/3-1-0-20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" o:button="t">
              <v:fill o:detectmouseclick="t"/>
              <v:imagedata r:id="rId11" o:title="" cropbottom="-39f" cropright="-35f"/>
            </v:shape>
          </w:pict>
        </w:r>
      </w:hyperlink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4 Отчёт «Счёт по выбранным заказам»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7" o:spid="_x0000_i1030" type="#_x0000_t75" alt="Форма «Предварительные заказ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">
            <v:imagedata r:id="rId12" o:title="" cropbottom="-39f" cropright="-35f"/>
          </v:shape>
        </w:pic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5 Форма «Предварительные заказы»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8" o:spid="_x0000_i1031" type="#_x0000_t75" alt="Рис. 6 Форма «Места в предварительном заказе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">
            <v:imagedata r:id="rId13" o:title="" cropbottom="-39f" cropright="-35f"/>
          </v:shape>
        </w:pict>
      </w:r>
    </w:p>
    <w:p w:rsidR="001D4127" w:rsidRPr="00691DFA" w:rsidRDefault="001D4127" w:rsidP="00B178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6 Форма «Места в предварительном заказе»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9" o:spid="_x0000_i1032" type="#_x0000_t75" alt="Форма «Блюда в предварительном заказе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">
            <v:imagedata r:id="rId14" o:title="" cropbottom="-39f" cropright="-35f"/>
          </v:shape>
        </w:pict>
      </w:r>
    </w:p>
    <w:p w:rsidR="001D4127" w:rsidRPr="00691DFA" w:rsidRDefault="001D4127" w:rsidP="00B178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7 Форма «Блюда в предварительном заказе»</w:t>
      </w:r>
    </w:p>
    <w:p w:rsidR="001D4127" w:rsidRPr="00691DFA" w:rsidRDefault="001D4127" w:rsidP="00B178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0" o:spid="_x0000_i1033" type="#_x0000_t75" alt="Форма «Оплата предварительного заказ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">
            <v:imagedata r:id="rId15" o:title="" cropbottom="-39f" cropright="-35f"/>
          </v:shape>
        </w:pict>
      </w:r>
    </w:p>
    <w:p w:rsidR="001D4127" w:rsidRPr="00691DFA" w:rsidRDefault="001D4127" w:rsidP="00B178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8 Форма «Оплата предварительного заказа»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1" o:spid="_x0000_i1034" type="#_x0000_t75" alt="Отчёт «Счёт по предварительному заказу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">
            <v:imagedata r:id="rId16" o:title="" cropbottom="-39f" cropright="-35f"/>
          </v:shape>
        </w:pict>
      </w:r>
    </w:p>
    <w:p w:rsidR="001D4127" w:rsidRPr="00691DFA" w:rsidRDefault="001D4127" w:rsidP="00B178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9 Отчёт «Счёт по предварительному заказу»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2" o:spid="_x0000_i1035" type="#_x0000_t75" alt=" Страница «Справочники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">
            <v:imagedata r:id="rId17" o:title="" cropbottom="-39f" cropright="-35f"/>
          </v:shape>
        </w:pict>
      </w:r>
    </w:p>
    <w:p w:rsidR="001D4127" w:rsidRPr="00691DFA" w:rsidRDefault="001D4127" w:rsidP="00B178C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10 Страница «Справочники»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3" o:spid="_x0000_i1036" type="#_x0000_t75" alt="Форма «Блюда» в бд для ресторана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">
            <v:imagedata r:id="rId18" o:title="" cropbottom="-39f" cropright="-35f"/>
          </v:shape>
        </w:pic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 11 Форма «Блюда»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4" o:spid="_x0000_i1037" type="#_x0000_t75" alt="Форма «Категории блюд» в бд для ресторана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">
            <v:imagedata r:id="rId19" o:title="" cropbottom="-39f" cropright="-35f"/>
          </v:shape>
        </w:pic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Рис.  12 Форма «Категории блюд» 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5" o:spid="_x0000_i1038" type="#_x0000_t75" alt="Форма «Залы»  с подчинённой формой «Мест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">
            <v:imagedata r:id="rId20" o:title="" cropbottom="-39f" cropright="-35f"/>
          </v:shape>
        </w:pict>
      </w:r>
    </w:p>
    <w:p w:rsidR="001D4127" w:rsidRPr="00691DFA" w:rsidRDefault="001D4127" w:rsidP="00EA78D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 13 Форма «Залы»  с подчинённой формой «Места»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6" o:spid="_x0000_i1039" type="#_x0000_t75" alt="Отчёт «Меню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">
            <v:imagedata r:id="rId21" o:title="" cropbottom="-39f" cropright="-35f"/>
          </v:shape>
        </w:pic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14 Отчёт «Меню»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Для загруженности по дате объединяются обычные заказы и предварительные в одном отчёте.</w:t>
      </w:r>
    </w:p>
    <w:p w:rsidR="001D4127" w:rsidRPr="00691DFA" w:rsidRDefault="001D4127" w:rsidP="005F63C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" o:spid="_x0000_i1040" type="#_x0000_t75" alt="Рис. 15 Отчёт «Загруженность ресторана по дате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">
            <v:imagedata r:id="rId22" o:title="" cropbottom="-39f" cropright="-35f"/>
          </v:shape>
        </w:pict>
      </w:r>
    </w:p>
    <w:p w:rsidR="001D4127" w:rsidRPr="00691DFA" w:rsidRDefault="001D4127" w:rsidP="00EA78D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15 Отчёт «Загруженность ресторана по дате»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7" o:spid="_x0000_i1041" type="#_x0000_t75" alt="Рис. 16 Запрос «Неоплаченные заказ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">
            <v:imagedata r:id="rId23" o:title="" cropbottom="-39f" cropright="-35f"/>
          </v:shape>
        </w:pict>
      </w:r>
    </w:p>
    <w:p w:rsidR="001D4127" w:rsidRPr="00691DFA" w:rsidRDefault="001D4127" w:rsidP="00EA78D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16 Запрос «Неоплаченные заказы»</w:t>
      </w:r>
    </w:p>
    <w:p w:rsidR="001D4127" w:rsidRPr="00691DFA" w:rsidRDefault="001D4127" w:rsidP="00EA78D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8" o:spid="_x0000_i1042" type="#_x0000_t75" alt="Рис. 17 Запрос «Неоплаченные предварительные заказ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">
            <v:imagedata r:id="rId24" o:title="" cropbottom="-39f" cropright="-35f"/>
          </v:shape>
        </w:pict>
      </w:r>
    </w:p>
    <w:p w:rsidR="001D4127" w:rsidRPr="00691DFA" w:rsidRDefault="001D4127" w:rsidP="00EA78D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17 Запрос «Неоплаченные предварительные заказы»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hyperlink r:id="rId25" w:history="1">
        <w:r w:rsidRPr="006F629A">
          <w:rPr>
            <w:rFonts w:ascii="Times New Roman" w:hAnsi="Times New Roman"/>
            <w:noProof/>
            <w:sz w:val="24"/>
            <w:szCs w:val="24"/>
            <w:lang w:eastAsia="ru-RU"/>
          </w:rPr>
          <w:pict>
            <v:shape id="Рисунок 19" o:spid="_x0000_i1043" type="#_x0000_t75" alt="Схема готовой базы данных «АРМ администратора ресторана» отображает связи таблиц: Залы, Места, Места в предварительном заказе, Предварительные заказы, Блюда в предварительном заказе, Блюда, Категории блюд, Блюда в заказе, Заказы, Заказы в оплате, Оплата заказов." href="http://access.avorut.ru/load/3-1-0-20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" o:button="t">
              <v:fill o:detectmouseclick="t"/>
              <v:imagedata r:id="rId26" o:title="" cropbottom="-39f" cropright="-35f"/>
            </v:shape>
          </w:pict>
        </w:r>
      </w:hyperlink>
    </w:p>
    <w:p w:rsidR="001D4127" w:rsidRPr="00691DFA" w:rsidRDefault="001D4127" w:rsidP="00EA78D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Рис. 18 Схема готовой </w:t>
      </w:r>
      <w:r w:rsidRPr="00691DFA">
        <w:rPr>
          <w:rFonts w:ascii="Times New Roman" w:hAnsi="Times New Roman"/>
          <w:sz w:val="24"/>
          <w:szCs w:val="24"/>
        </w:rPr>
        <w:t>базы данных «АРМ администратора ресторана» отображает связи таблиц: Залы, Места, Места в предварительном заказе, Предварительные заказы, Блюда в предварительном заказе, Блюда, Категории блюд, Блюда в заказе, Заказы, Заказы в оплате, Оплата заказов.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0" o:spid="_x0000_i1044" type="#_x0000_t75" alt="Структура таблицы «Блюда»: код блюда, название, количество, категория, состав, цен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">
            <v:imagedata r:id="rId27" o:title="" cropbottom="-39f" cropright="-35f"/>
          </v:shape>
        </w:pict>
      </w:r>
    </w:p>
    <w:p w:rsidR="001D4127" w:rsidRPr="00691DFA" w:rsidRDefault="001D4127" w:rsidP="00326A4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19 Структура таблицы «</w:t>
      </w:r>
      <w:r w:rsidRPr="00691DFA">
        <w:rPr>
          <w:rFonts w:ascii="Times New Roman" w:hAnsi="Times New Roman"/>
          <w:sz w:val="24"/>
          <w:szCs w:val="24"/>
        </w:rPr>
        <w:t>Блюда»: код блюда, название, количество, категория, состав, цена.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1" o:spid="_x0000_i1045" type="#_x0000_t75" alt="Структура таблицы «Блюда в заказе»: № пп, код заказа, код блюда, количество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">
            <v:imagedata r:id="rId28" o:title="" cropbottom="-39f" cropright="-35f"/>
          </v:shape>
        </w:pict>
      </w:r>
    </w:p>
    <w:p w:rsidR="001D4127" w:rsidRPr="00691DFA" w:rsidRDefault="001D4127" w:rsidP="00326A4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20 Структура таблицы «</w:t>
      </w:r>
      <w:r w:rsidRPr="00691DFA">
        <w:rPr>
          <w:rFonts w:ascii="Times New Roman" w:hAnsi="Times New Roman"/>
          <w:sz w:val="24"/>
          <w:szCs w:val="24"/>
        </w:rPr>
        <w:t>Блюда в заказе»: № пп, код заказа, код блюда, количество.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2" o:spid="_x0000_i1046" type="#_x0000_t75" alt="Структура таблицы «Блюда в предварительном заказе»: № пп, код предварительного заказа, код блюда, количество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">
            <v:imagedata r:id="rId29" o:title="" cropbottom="-39f" cropright="-35f"/>
          </v:shape>
        </w:pict>
      </w:r>
    </w:p>
    <w:p w:rsidR="001D4127" w:rsidRPr="00691DFA" w:rsidRDefault="001D4127" w:rsidP="00326A4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21 Структура таблицы «</w:t>
      </w:r>
      <w:r w:rsidRPr="00691DFA">
        <w:rPr>
          <w:rFonts w:ascii="Times New Roman" w:hAnsi="Times New Roman"/>
          <w:sz w:val="24"/>
          <w:szCs w:val="24"/>
        </w:rPr>
        <w:t>Блюда в предварительном заказе»: № пп, код предварительного заказа, код блюда, количество.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3" o:spid="_x0000_i1047" type="#_x0000_t75" alt="Структура таблицы «Заказы»: код заказа, дата, время, место, выполнен, оплачено, примечание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">
            <v:imagedata r:id="rId30" o:title="" cropbottom="-39f" cropright="-35f"/>
          </v:shape>
        </w:pict>
      </w:r>
    </w:p>
    <w:p w:rsidR="001D4127" w:rsidRPr="00691DFA" w:rsidRDefault="001D4127" w:rsidP="00326A4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22 Структура таблицы «</w:t>
      </w:r>
      <w:r w:rsidRPr="00691DFA">
        <w:rPr>
          <w:rFonts w:ascii="Times New Roman" w:hAnsi="Times New Roman"/>
          <w:sz w:val="24"/>
          <w:szCs w:val="24"/>
        </w:rPr>
        <w:t>Заказы»: код заказа, дата, время, место, выполнен, оплачено, примечание.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4" o:spid="_x0000_i1048" type="#_x0000_t75" alt="Структура таблицы «Заказы в оплате»: код заказа, код оплаты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">
            <v:imagedata r:id="rId31" o:title="" cropbottom="-39f" cropright="-35f"/>
          </v:shape>
        </w:pict>
      </w:r>
    </w:p>
    <w:p w:rsidR="001D4127" w:rsidRPr="00691DFA" w:rsidRDefault="001D4127" w:rsidP="00C865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23 Структура таблицы «</w:t>
      </w:r>
      <w:r w:rsidRPr="00691DFA">
        <w:rPr>
          <w:rFonts w:ascii="Times New Roman" w:hAnsi="Times New Roman"/>
          <w:sz w:val="24"/>
          <w:szCs w:val="24"/>
        </w:rPr>
        <w:t>Заказы в оплате»: код заказа, код оплаты.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5" o:spid="_x0000_i1049" type="#_x0000_t75" alt="Структура таблицы «Залы»: № зала, наименование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">
            <v:imagedata r:id="rId32" o:title="" cropbottom="-39f" cropright="-35f"/>
          </v:shape>
        </w:pict>
      </w:r>
    </w:p>
    <w:p w:rsidR="001D4127" w:rsidRPr="00691DFA" w:rsidRDefault="001D4127" w:rsidP="00C865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24 Структура таблицы «</w:t>
      </w:r>
      <w:r w:rsidRPr="00691DFA">
        <w:rPr>
          <w:rFonts w:ascii="Times New Roman" w:hAnsi="Times New Roman"/>
          <w:sz w:val="24"/>
          <w:szCs w:val="24"/>
        </w:rPr>
        <w:t>Залы»: № зала, наименование.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6" o:spid="_x0000_i1050" type="#_x0000_t75" alt="Структура таблицы «Категории блюд»: код категории, название категории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">
            <v:imagedata r:id="rId33" o:title="" cropbottom="-39f" cropright="-35f"/>
          </v:shape>
        </w:pict>
      </w:r>
    </w:p>
    <w:p w:rsidR="001D4127" w:rsidRPr="00691DFA" w:rsidRDefault="001D4127" w:rsidP="00C865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25 Структура таблицы «</w:t>
      </w:r>
      <w:r w:rsidRPr="00691DFA">
        <w:rPr>
          <w:rFonts w:ascii="Times New Roman" w:hAnsi="Times New Roman"/>
          <w:sz w:val="24"/>
          <w:szCs w:val="24"/>
        </w:rPr>
        <w:t>Категории блюд»: код категории, название категории.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7" o:spid="_x0000_i1051" type="#_x0000_t75" alt="Структура таблицы «Места»: код места, № места, за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">
            <v:imagedata r:id="rId34" o:title="" cropbottom="-39f" cropright="-35f"/>
          </v:shape>
        </w:pict>
      </w:r>
    </w:p>
    <w:p w:rsidR="001D4127" w:rsidRPr="00691DFA" w:rsidRDefault="001D4127" w:rsidP="00C865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26 Структура таблицы «</w:t>
      </w:r>
      <w:r w:rsidRPr="00691DFA">
        <w:rPr>
          <w:rFonts w:ascii="Times New Roman" w:hAnsi="Times New Roman"/>
          <w:sz w:val="24"/>
          <w:szCs w:val="24"/>
        </w:rPr>
        <w:t>Места»: код места, № места, зал.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8" o:spid="_x0000_i1052" type="#_x0000_t75" alt="Структура таблицы «Места в предварительном заказе»: № пп, код предварительного заказа, место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">
            <v:imagedata r:id="rId35" o:title="" cropbottom="-39f" cropright="-35f"/>
          </v:shape>
        </w:pict>
      </w:r>
    </w:p>
    <w:p w:rsidR="001D4127" w:rsidRPr="00691DFA" w:rsidRDefault="001D4127" w:rsidP="002D6BC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27 Структура таблицы «</w:t>
      </w:r>
      <w:r w:rsidRPr="00691DFA">
        <w:rPr>
          <w:rFonts w:ascii="Times New Roman" w:hAnsi="Times New Roman"/>
          <w:sz w:val="24"/>
          <w:szCs w:val="24"/>
        </w:rPr>
        <w:t>Места в предварительном заказе»: № пп, код предварительного заказа, место.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9" o:spid="_x0000_i1053" type="#_x0000_t75" alt="Структура таблицы «Оплата заказов»:  код оплаты, сумма заказов, оплачено, сдач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">
            <v:imagedata r:id="rId36" o:title="" cropbottom="-39f" cropright="-35f"/>
          </v:shape>
        </w:pict>
      </w:r>
    </w:p>
    <w:p w:rsidR="001D4127" w:rsidRPr="00691DFA" w:rsidRDefault="001D4127" w:rsidP="002D6BC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28 Структура таблицы «</w:t>
      </w:r>
      <w:r w:rsidRPr="00691DFA">
        <w:rPr>
          <w:rFonts w:ascii="Times New Roman" w:hAnsi="Times New Roman"/>
          <w:sz w:val="24"/>
          <w:szCs w:val="24"/>
        </w:rPr>
        <w:t>Оплата заказов»:  код оплаты, сумма заказов, оплачено, сдача.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0" o:spid="_x0000_i1054" type="#_x0000_t75" alt="Рис. 29 Структура таблицы «Предварительные заказы»:  код заказа, дата, время, ФИО, контактный телефон, выполнен, сумма заказа, сумма предоплаты, сумма доплаты, сдача, оплачено, примечание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">
            <v:imagedata r:id="rId37" o:title="" cropbottom="-39f" cropright="-35f"/>
          </v:shape>
        </w:pict>
      </w:r>
    </w:p>
    <w:p w:rsidR="001D4127" w:rsidRPr="00691DFA" w:rsidRDefault="001D4127" w:rsidP="002D6BC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91DFA">
        <w:rPr>
          <w:rFonts w:ascii="Times New Roman" w:hAnsi="Times New Roman"/>
          <w:color w:val="000000"/>
          <w:sz w:val="24"/>
          <w:szCs w:val="24"/>
          <w:lang w:eastAsia="ru-RU"/>
        </w:rPr>
        <w:t>Рис. 29 Структура таблицы «</w:t>
      </w:r>
      <w:r w:rsidRPr="00691DFA">
        <w:rPr>
          <w:rFonts w:ascii="Times New Roman" w:hAnsi="Times New Roman"/>
          <w:sz w:val="24"/>
          <w:szCs w:val="24"/>
        </w:rPr>
        <w:t>Предварительные заказы»:  код заказа, дата, время, ФИО, контактный телефон, выполнен, сумма заказа, сумма предоплаты, сумма доплаты, сдача, оплачено, примечание.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91DFA">
        <w:rPr>
          <w:rFonts w:ascii="Times New Roman" w:hAnsi="Times New Roman"/>
          <w:sz w:val="24"/>
          <w:szCs w:val="24"/>
        </w:rPr>
        <w:t>Запросы в  режиме конструктора: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1" o:spid="_x0000_i1055" type="#_x0000_t75" style="width:461.25pt;height:246pt;visibility:visible">
            <v:imagedata r:id="rId38" o:title=""/>
          </v:shape>
        </w:pic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3" o:spid="_x0000_i1056" type="#_x0000_t75" style="width:461.25pt;height:246pt;visibility:visible">
            <v:imagedata r:id="rId39" o:title=""/>
          </v:shape>
        </w:pic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4" o:spid="_x0000_i1057" type="#_x0000_t75" style="width:461.25pt;height:246pt;visibility:visible">
            <v:imagedata r:id="rId40" o:title=""/>
          </v:shape>
        </w:pic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91DFA">
        <w:rPr>
          <w:rFonts w:ascii="Times New Roman" w:hAnsi="Times New Roman"/>
          <w:sz w:val="24"/>
          <w:szCs w:val="24"/>
        </w:rPr>
        <w:t>Макросы в режиме конструктора:</w: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5" o:spid="_x0000_i1058" type="#_x0000_t75" style="width:461.25pt;height:246pt;visibility:visible">
            <v:imagedata r:id="rId41" o:title=""/>
          </v:shape>
        </w:pict>
      </w:r>
    </w:p>
    <w:p w:rsidR="001D4127" w:rsidRPr="00691DFA" w:rsidRDefault="001D4127">
      <w:pPr>
        <w:rPr>
          <w:rFonts w:ascii="Times New Roman" w:hAnsi="Times New Roman"/>
          <w:sz w:val="24"/>
          <w:szCs w:val="24"/>
        </w:rPr>
      </w:pPr>
      <w:r w:rsidRPr="006F629A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6" o:spid="_x0000_i1059" type="#_x0000_t75" style="width:461.25pt;height:246pt;visibility:visible">
            <v:imagedata r:id="rId42" o:title=""/>
          </v:shape>
        </w:pict>
      </w:r>
    </w:p>
    <w:sectPr w:rsidR="001D4127" w:rsidRPr="00691DFA" w:rsidSect="002B6C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1E193C"/>
    <w:multiLevelType w:val="hybridMultilevel"/>
    <w:tmpl w:val="5E52E16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62F05676"/>
    <w:multiLevelType w:val="hybridMultilevel"/>
    <w:tmpl w:val="98384B8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oNotDisplayPageBoundari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C2177"/>
    <w:rsid w:val="0000124E"/>
    <w:rsid w:val="00004113"/>
    <w:rsid w:val="00017506"/>
    <w:rsid w:val="000265D9"/>
    <w:rsid w:val="00042A56"/>
    <w:rsid w:val="000445F2"/>
    <w:rsid w:val="0004596D"/>
    <w:rsid w:val="0004718F"/>
    <w:rsid w:val="00047554"/>
    <w:rsid w:val="0005296D"/>
    <w:rsid w:val="00054C13"/>
    <w:rsid w:val="00054DEA"/>
    <w:rsid w:val="0005537A"/>
    <w:rsid w:val="000558D0"/>
    <w:rsid w:val="00056188"/>
    <w:rsid w:val="000629DA"/>
    <w:rsid w:val="00066198"/>
    <w:rsid w:val="000667CD"/>
    <w:rsid w:val="0007223B"/>
    <w:rsid w:val="00073CC7"/>
    <w:rsid w:val="00077B30"/>
    <w:rsid w:val="00094C0C"/>
    <w:rsid w:val="000A54F2"/>
    <w:rsid w:val="000B4EE8"/>
    <w:rsid w:val="000C2096"/>
    <w:rsid w:val="000C3754"/>
    <w:rsid w:val="000C6C62"/>
    <w:rsid w:val="000D2C00"/>
    <w:rsid w:val="000D792E"/>
    <w:rsid w:val="000E17F2"/>
    <w:rsid w:val="000E1C0A"/>
    <w:rsid w:val="000E2272"/>
    <w:rsid w:val="000E3ECE"/>
    <w:rsid w:val="000F3AED"/>
    <w:rsid w:val="00111E90"/>
    <w:rsid w:val="00116036"/>
    <w:rsid w:val="00116F2A"/>
    <w:rsid w:val="001358F6"/>
    <w:rsid w:val="00140985"/>
    <w:rsid w:val="001460A6"/>
    <w:rsid w:val="001504DE"/>
    <w:rsid w:val="00151BF0"/>
    <w:rsid w:val="0016383D"/>
    <w:rsid w:val="00173275"/>
    <w:rsid w:val="001854C3"/>
    <w:rsid w:val="00186745"/>
    <w:rsid w:val="001873C0"/>
    <w:rsid w:val="001A22A4"/>
    <w:rsid w:val="001A2A4C"/>
    <w:rsid w:val="001A31CA"/>
    <w:rsid w:val="001A3890"/>
    <w:rsid w:val="001A574E"/>
    <w:rsid w:val="001A5E54"/>
    <w:rsid w:val="001B6986"/>
    <w:rsid w:val="001D25E4"/>
    <w:rsid w:val="001D4127"/>
    <w:rsid w:val="001D4764"/>
    <w:rsid w:val="001E37E7"/>
    <w:rsid w:val="001F38C3"/>
    <w:rsid w:val="001F58B5"/>
    <w:rsid w:val="00206AE2"/>
    <w:rsid w:val="00216E08"/>
    <w:rsid w:val="002342C0"/>
    <w:rsid w:val="00235A6F"/>
    <w:rsid w:val="00241FDB"/>
    <w:rsid w:val="0025077B"/>
    <w:rsid w:val="00252A82"/>
    <w:rsid w:val="00255303"/>
    <w:rsid w:val="00257841"/>
    <w:rsid w:val="00257E8C"/>
    <w:rsid w:val="00266A9E"/>
    <w:rsid w:val="00294AA2"/>
    <w:rsid w:val="002A0F62"/>
    <w:rsid w:val="002B6CE8"/>
    <w:rsid w:val="002D6BC3"/>
    <w:rsid w:val="002E0F62"/>
    <w:rsid w:val="002E2110"/>
    <w:rsid w:val="002E6E88"/>
    <w:rsid w:val="002F05F8"/>
    <w:rsid w:val="002F3130"/>
    <w:rsid w:val="002F6463"/>
    <w:rsid w:val="003111DA"/>
    <w:rsid w:val="00311D6B"/>
    <w:rsid w:val="00322E5F"/>
    <w:rsid w:val="003251C2"/>
    <w:rsid w:val="00325BA0"/>
    <w:rsid w:val="00326A4D"/>
    <w:rsid w:val="00335013"/>
    <w:rsid w:val="0033563D"/>
    <w:rsid w:val="0034421D"/>
    <w:rsid w:val="0034738D"/>
    <w:rsid w:val="00380196"/>
    <w:rsid w:val="0038056C"/>
    <w:rsid w:val="00381BD0"/>
    <w:rsid w:val="00383996"/>
    <w:rsid w:val="0038611C"/>
    <w:rsid w:val="00393C65"/>
    <w:rsid w:val="00395694"/>
    <w:rsid w:val="003974E6"/>
    <w:rsid w:val="0039769C"/>
    <w:rsid w:val="003A3615"/>
    <w:rsid w:val="003A5416"/>
    <w:rsid w:val="003A676E"/>
    <w:rsid w:val="003B0E48"/>
    <w:rsid w:val="003B2FFB"/>
    <w:rsid w:val="003C0E81"/>
    <w:rsid w:val="003C3F50"/>
    <w:rsid w:val="003C6352"/>
    <w:rsid w:val="003C7426"/>
    <w:rsid w:val="003D19F3"/>
    <w:rsid w:val="003E2D85"/>
    <w:rsid w:val="003E62D4"/>
    <w:rsid w:val="003E7570"/>
    <w:rsid w:val="003F12A0"/>
    <w:rsid w:val="003F39E7"/>
    <w:rsid w:val="00400D0E"/>
    <w:rsid w:val="0040330C"/>
    <w:rsid w:val="00404B70"/>
    <w:rsid w:val="00404B79"/>
    <w:rsid w:val="004063F0"/>
    <w:rsid w:val="00410826"/>
    <w:rsid w:val="004128F4"/>
    <w:rsid w:val="0041512A"/>
    <w:rsid w:val="00415B55"/>
    <w:rsid w:val="00427413"/>
    <w:rsid w:val="004278DB"/>
    <w:rsid w:val="00427DCB"/>
    <w:rsid w:val="00436EF7"/>
    <w:rsid w:val="00437BA5"/>
    <w:rsid w:val="00450DCF"/>
    <w:rsid w:val="00457C75"/>
    <w:rsid w:val="00465A4E"/>
    <w:rsid w:val="00470A9C"/>
    <w:rsid w:val="00471298"/>
    <w:rsid w:val="0047468C"/>
    <w:rsid w:val="00476206"/>
    <w:rsid w:val="00476E49"/>
    <w:rsid w:val="00480FDD"/>
    <w:rsid w:val="00485DDF"/>
    <w:rsid w:val="00487908"/>
    <w:rsid w:val="004904E8"/>
    <w:rsid w:val="00494D4D"/>
    <w:rsid w:val="00497E60"/>
    <w:rsid w:val="004A0F88"/>
    <w:rsid w:val="004A5EE7"/>
    <w:rsid w:val="004A64F8"/>
    <w:rsid w:val="004B3FF8"/>
    <w:rsid w:val="004B56C9"/>
    <w:rsid w:val="004B5CEC"/>
    <w:rsid w:val="004B60B3"/>
    <w:rsid w:val="004C24EF"/>
    <w:rsid w:val="004C3D94"/>
    <w:rsid w:val="004D0471"/>
    <w:rsid w:val="004D08B8"/>
    <w:rsid w:val="004D1C2D"/>
    <w:rsid w:val="004D1D6A"/>
    <w:rsid w:val="004D3BCA"/>
    <w:rsid w:val="004D714F"/>
    <w:rsid w:val="004E0EB5"/>
    <w:rsid w:val="004F04E6"/>
    <w:rsid w:val="00500BF3"/>
    <w:rsid w:val="0050645B"/>
    <w:rsid w:val="00507CB9"/>
    <w:rsid w:val="005122AA"/>
    <w:rsid w:val="00542C8C"/>
    <w:rsid w:val="00546DCA"/>
    <w:rsid w:val="0054778B"/>
    <w:rsid w:val="00556F9B"/>
    <w:rsid w:val="0056256C"/>
    <w:rsid w:val="00566173"/>
    <w:rsid w:val="00572E7A"/>
    <w:rsid w:val="00575069"/>
    <w:rsid w:val="00576490"/>
    <w:rsid w:val="005831FE"/>
    <w:rsid w:val="00584230"/>
    <w:rsid w:val="005973BB"/>
    <w:rsid w:val="0059750F"/>
    <w:rsid w:val="00597667"/>
    <w:rsid w:val="005A05C9"/>
    <w:rsid w:val="005A0918"/>
    <w:rsid w:val="005A0CAA"/>
    <w:rsid w:val="005A4B12"/>
    <w:rsid w:val="005A50E8"/>
    <w:rsid w:val="005B5A6D"/>
    <w:rsid w:val="005B7D1D"/>
    <w:rsid w:val="005C1517"/>
    <w:rsid w:val="005C2177"/>
    <w:rsid w:val="005C656C"/>
    <w:rsid w:val="005C743B"/>
    <w:rsid w:val="005C77B1"/>
    <w:rsid w:val="005F3D2F"/>
    <w:rsid w:val="005F517C"/>
    <w:rsid w:val="005F5FA6"/>
    <w:rsid w:val="005F63C9"/>
    <w:rsid w:val="00601BEC"/>
    <w:rsid w:val="00610426"/>
    <w:rsid w:val="00626F2F"/>
    <w:rsid w:val="00645441"/>
    <w:rsid w:val="006502E3"/>
    <w:rsid w:val="00651AED"/>
    <w:rsid w:val="00655119"/>
    <w:rsid w:val="006610C1"/>
    <w:rsid w:val="0066299A"/>
    <w:rsid w:val="00673CB2"/>
    <w:rsid w:val="00677183"/>
    <w:rsid w:val="00681671"/>
    <w:rsid w:val="00682934"/>
    <w:rsid w:val="00685145"/>
    <w:rsid w:val="00685223"/>
    <w:rsid w:val="00685E0B"/>
    <w:rsid w:val="00691DFA"/>
    <w:rsid w:val="0069579A"/>
    <w:rsid w:val="006A5164"/>
    <w:rsid w:val="006A6470"/>
    <w:rsid w:val="006B42C7"/>
    <w:rsid w:val="006C0C20"/>
    <w:rsid w:val="006D2E9D"/>
    <w:rsid w:val="006D569A"/>
    <w:rsid w:val="006E259D"/>
    <w:rsid w:val="006E5EF7"/>
    <w:rsid w:val="006F629A"/>
    <w:rsid w:val="00702C6B"/>
    <w:rsid w:val="00711C50"/>
    <w:rsid w:val="0071781A"/>
    <w:rsid w:val="00717E94"/>
    <w:rsid w:val="00721933"/>
    <w:rsid w:val="00722889"/>
    <w:rsid w:val="00725F90"/>
    <w:rsid w:val="007308B6"/>
    <w:rsid w:val="0074177C"/>
    <w:rsid w:val="007422F6"/>
    <w:rsid w:val="00744709"/>
    <w:rsid w:val="00746290"/>
    <w:rsid w:val="0075093B"/>
    <w:rsid w:val="007711B9"/>
    <w:rsid w:val="00777101"/>
    <w:rsid w:val="0078466D"/>
    <w:rsid w:val="007A4AF2"/>
    <w:rsid w:val="007A7562"/>
    <w:rsid w:val="007B0804"/>
    <w:rsid w:val="007B61E1"/>
    <w:rsid w:val="007B7323"/>
    <w:rsid w:val="007B7AA7"/>
    <w:rsid w:val="007C00E4"/>
    <w:rsid w:val="007C06A3"/>
    <w:rsid w:val="007C22BD"/>
    <w:rsid w:val="007C4527"/>
    <w:rsid w:val="007C5445"/>
    <w:rsid w:val="007D4C2A"/>
    <w:rsid w:val="007E16F2"/>
    <w:rsid w:val="007E1DDD"/>
    <w:rsid w:val="007E2BF4"/>
    <w:rsid w:val="007F1BDC"/>
    <w:rsid w:val="007F6D78"/>
    <w:rsid w:val="008005EB"/>
    <w:rsid w:val="008026B4"/>
    <w:rsid w:val="00805520"/>
    <w:rsid w:val="008057AF"/>
    <w:rsid w:val="0081142C"/>
    <w:rsid w:val="00812155"/>
    <w:rsid w:val="00822BCF"/>
    <w:rsid w:val="0082515E"/>
    <w:rsid w:val="00832606"/>
    <w:rsid w:val="00832A25"/>
    <w:rsid w:val="0084016B"/>
    <w:rsid w:val="00840675"/>
    <w:rsid w:val="00840B06"/>
    <w:rsid w:val="00841A18"/>
    <w:rsid w:val="00842134"/>
    <w:rsid w:val="008426A6"/>
    <w:rsid w:val="00843079"/>
    <w:rsid w:val="008446BC"/>
    <w:rsid w:val="00861DE0"/>
    <w:rsid w:val="008644E5"/>
    <w:rsid w:val="00876BDD"/>
    <w:rsid w:val="008777DA"/>
    <w:rsid w:val="008832F8"/>
    <w:rsid w:val="00883A5A"/>
    <w:rsid w:val="00884257"/>
    <w:rsid w:val="00890997"/>
    <w:rsid w:val="00894AAF"/>
    <w:rsid w:val="008971A3"/>
    <w:rsid w:val="008A1A5D"/>
    <w:rsid w:val="008A2AAC"/>
    <w:rsid w:val="008B2D3A"/>
    <w:rsid w:val="008B5025"/>
    <w:rsid w:val="008B503A"/>
    <w:rsid w:val="008B74C4"/>
    <w:rsid w:val="008C03BA"/>
    <w:rsid w:val="008D2818"/>
    <w:rsid w:val="008D4705"/>
    <w:rsid w:val="008D4823"/>
    <w:rsid w:val="008D559D"/>
    <w:rsid w:val="008E009F"/>
    <w:rsid w:val="008E3124"/>
    <w:rsid w:val="008E48FA"/>
    <w:rsid w:val="008E7688"/>
    <w:rsid w:val="008F166C"/>
    <w:rsid w:val="008F1B0E"/>
    <w:rsid w:val="008F341C"/>
    <w:rsid w:val="0090588D"/>
    <w:rsid w:val="00907772"/>
    <w:rsid w:val="00923AAE"/>
    <w:rsid w:val="00936DF1"/>
    <w:rsid w:val="00937216"/>
    <w:rsid w:val="00940255"/>
    <w:rsid w:val="00952D63"/>
    <w:rsid w:val="009555F3"/>
    <w:rsid w:val="00965D5F"/>
    <w:rsid w:val="00982D1F"/>
    <w:rsid w:val="009869B9"/>
    <w:rsid w:val="009914AB"/>
    <w:rsid w:val="00996863"/>
    <w:rsid w:val="009A2DD3"/>
    <w:rsid w:val="009A50F8"/>
    <w:rsid w:val="009A70B4"/>
    <w:rsid w:val="009B7658"/>
    <w:rsid w:val="009D7B23"/>
    <w:rsid w:val="009E7EB3"/>
    <w:rsid w:val="009F5287"/>
    <w:rsid w:val="009F52E6"/>
    <w:rsid w:val="00A0259D"/>
    <w:rsid w:val="00A03F6D"/>
    <w:rsid w:val="00A104EA"/>
    <w:rsid w:val="00A12711"/>
    <w:rsid w:val="00A2537E"/>
    <w:rsid w:val="00A25BF1"/>
    <w:rsid w:val="00A26EB1"/>
    <w:rsid w:val="00A31C69"/>
    <w:rsid w:val="00A3676B"/>
    <w:rsid w:val="00A42ADD"/>
    <w:rsid w:val="00A4535B"/>
    <w:rsid w:val="00A63921"/>
    <w:rsid w:val="00A64A2C"/>
    <w:rsid w:val="00A73F75"/>
    <w:rsid w:val="00A834B4"/>
    <w:rsid w:val="00A859E8"/>
    <w:rsid w:val="00A92BBC"/>
    <w:rsid w:val="00AA2EB1"/>
    <w:rsid w:val="00AA38CF"/>
    <w:rsid w:val="00AA3B0A"/>
    <w:rsid w:val="00AB4681"/>
    <w:rsid w:val="00AC2000"/>
    <w:rsid w:val="00AC35A8"/>
    <w:rsid w:val="00AD315D"/>
    <w:rsid w:val="00AD4EA6"/>
    <w:rsid w:val="00AD75B6"/>
    <w:rsid w:val="00AE0B0F"/>
    <w:rsid w:val="00AF0769"/>
    <w:rsid w:val="00AF1B0A"/>
    <w:rsid w:val="00AF4C24"/>
    <w:rsid w:val="00B04FF7"/>
    <w:rsid w:val="00B07B21"/>
    <w:rsid w:val="00B123BA"/>
    <w:rsid w:val="00B15A1A"/>
    <w:rsid w:val="00B178CA"/>
    <w:rsid w:val="00B17BCE"/>
    <w:rsid w:val="00B2264B"/>
    <w:rsid w:val="00B349E1"/>
    <w:rsid w:val="00B355C8"/>
    <w:rsid w:val="00B44297"/>
    <w:rsid w:val="00B478AD"/>
    <w:rsid w:val="00B50974"/>
    <w:rsid w:val="00B50EE8"/>
    <w:rsid w:val="00B57B61"/>
    <w:rsid w:val="00B64EC1"/>
    <w:rsid w:val="00B759BC"/>
    <w:rsid w:val="00B77177"/>
    <w:rsid w:val="00B82AF7"/>
    <w:rsid w:val="00B86425"/>
    <w:rsid w:val="00B9193F"/>
    <w:rsid w:val="00BA15AB"/>
    <w:rsid w:val="00BA4421"/>
    <w:rsid w:val="00BA4763"/>
    <w:rsid w:val="00BA53D7"/>
    <w:rsid w:val="00BB5F11"/>
    <w:rsid w:val="00BD1776"/>
    <w:rsid w:val="00BD529B"/>
    <w:rsid w:val="00BD599E"/>
    <w:rsid w:val="00BD5CED"/>
    <w:rsid w:val="00BE189B"/>
    <w:rsid w:val="00C03BB1"/>
    <w:rsid w:val="00C06D17"/>
    <w:rsid w:val="00C06EF6"/>
    <w:rsid w:val="00C100E9"/>
    <w:rsid w:val="00C16953"/>
    <w:rsid w:val="00C2359E"/>
    <w:rsid w:val="00C27DAE"/>
    <w:rsid w:val="00C30717"/>
    <w:rsid w:val="00C41345"/>
    <w:rsid w:val="00C5159C"/>
    <w:rsid w:val="00C54E9B"/>
    <w:rsid w:val="00C558B5"/>
    <w:rsid w:val="00C5631D"/>
    <w:rsid w:val="00C67312"/>
    <w:rsid w:val="00C67ECA"/>
    <w:rsid w:val="00C67F5E"/>
    <w:rsid w:val="00C718DE"/>
    <w:rsid w:val="00C73896"/>
    <w:rsid w:val="00C77F48"/>
    <w:rsid w:val="00C80E55"/>
    <w:rsid w:val="00C83961"/>
    <w:rsid w:val="00C85654"/>
    <w:rsid w:val="00C865FE"/>
    <w:rsid w:val="00C93A6A"/>
    <w:rsid w:val="00CA38A3"/>
    <w:rsid w:val="00CA62AC"/>
    <w:rsid w:val="00CB07F8"/>
    <w:rsid w:val="00CB0E1C"/>
    <w:rsid w:val="00CB1050"/>
    <w:rsid w:val="00CB1C74"/>
    <w:rsid w:val="00CC4809"/>
    <w:rsid w:val="00CC50D6"/>
    <w:rsid w:val="00CC5C9C"/>
    <w:rsid w:val="00CC6845"/>
    <w:rsid w:val="00CC7B35"/>
    <w:rsid w:val="00CD09B2"/>
    <w:rsid w:val="00CD1FF6"/>
    <w:rsid w:val="00CD3771"/>
    <w:rsid w:val="00CE0520"/>
    <w:rsid w:val="00CE75B3"/>
    <w:rsid w:val="00CF2A16"/>
    <w:rsid w:val="00D01DD7"/>
    <w:rsid w:val="00D02167"/>
    <w:rsid w:val="00D03041"/>
    <w:rsid w:val="00D05303"/>
    <w:rsid w:val="00D06372"/>
    <w:rsid w:val="00D06BDC"/>
    <w:rsid w:val="00D1402F"/>
    <w:rsid w:val="00D207ED"/>
    <w:rsid w:val="00D20844"/>
    <w:rsid w:val="00D20ED3"/>
    <w:rsid w:val="00D40A04"/>
    <w:rsid w:val="00D42641"/>
    <w:rsid w:val="00D43CD3"/>
    <w:rsid w:val="00D4400A"/>
    <w:rsid w:val="00D55412"/>
    <w:rsid w:val="00D61C2A"/>
    <w:rsid w:val="00D70910"/>
    <w:rsid w:val="00D743C2"/>
    <w:rsid w:val="00D74849"/>
    <w:rsid w:val="00D7680C"/>
    <w:rsid w:val="00D76C50"/>
    <w:rsid w:val="00D76FE9"/>
    <w:rsid w:val="00D82394"/>
    <w:rsid w:val="00D82919"/>
    <w:rsid w:val="00D83DD1"/>
    <w:rsid w:val="00D91038"/>
    <w:rsid w:val="00DA3895"/>
    <w:rsid w:val="00DA73C3"/>
    <w:rsid w:val="00DB45D6"/>
    <w:rsid w:val="00DC6D4C"/>
    <w:rsid w:val="00DD52F3"/>
    <w:rsid w:val="00DE6925"/>
    <w:rsid w:val="00E02E99"/>
    <w:rsid w:val="00E04800"/>
    <w:rsid w:val="00E1195B"/>
    <w:rsid w:val="00E25C3B"/>
    <w:rsid w:val="00E30251"/>
    <w:rsid w:val="00E33FB5"/>
    <w:rsid w:val="00E37848"/>
    <w:rsid w:val="00E40A35"/>
    <w:rsid w:val="00E453A1"/>
    <w:rsid w:val="00E467E5"/>
    <w:rsid w:val="00E53AE1"/>
    <w:rsid w:val="00E54BE7"/>
    <w:rsid w:val="00E61614"/>
    <w:rsid w:val="00E62260"/>
    <w:rsid w:val="00E705E9"/>
    <w:rsid w:val="00E72351"/>
    <w:rsid w:val="00E728BA"/>
    <w:rsid w:val="00E83D7F"/>
    <w:rsid w:val="00E8751C"/>
    <w:rsid w:val="00E93ADC"/>
    <w:rsid w:val="00E95A8A"/>
    <w:rsid w:val="00E95E32"/>
    <w:rsid w:val="00EA153F"/>
    <w:rsid w:val="00EA50DB"/>
    <w:rsid w:val="00EA78D4"/>
    <w:rsid w:val="00EB2338"/>
    <w:rsid w:val="00EC2EA5"/>
    <w:rsid w:val="00EC3E55"/>
    <w:rsid w:val="00EC4996"/>
    <w:rsid w:val="00EE200C"/>
    <w:rsid w:val="00EE2748"/>
    <w:rsid w:val="00EF1D38"/>
    <w:rsid w:val="00EF2A8D"/>
    <w:rsid w:val="00EF354E"/>
    <w:rsid w:val="00F148EA"/>
    <w:rsid w:val="00F15A75"/>
    <w:rsid w:val="00F16E42"/>
    <w:rsid w:val="00F17896"/>
    <w:rsid w:val="00F206C6"/>
    <w:rsid w:val="00F25E93"/>
    <w:rsid w:val="00F27A42"/>
    <w:rsid w:val="00F31188"/>
    <w:rsid w:val="00F445B3"/>
    <w:rsid w:val="00F51186"/>
    <w:rsid w:val="00F665C1"/>
    <w:rsid w:val="00F67779"/>
    <w:rsid w:val="00F7501A"/>
    <w:rsid w:val="00F7557F"/>
    <w:rsid w:val="00F81F56"/>
    <w:rsid w:val="00F82437"/>
    <w:rsid w:val="00F82FE9"/>
    <w:rsid w:val="00F8432E"/>
    <w:rsid w:val="00F86C43"/>
    <w:rsid w:val="00F9262B"/>
    <w:rsid w:val="00FA1383"/>
    <w:rsid w:val="00FA5631"/>
    <w:rsid w:val="00FA5750"/>
    <w:rsid w:val="00FB20EB"/>
    <w:rsid w:val="00FC31B8"/>
    <w:rsid w:val="00FC3E6B"/>
    <w:rsid w:val="00FC41DD"/>
    <w:rsid w:val="00FC796B"/>
    <w:rsid w:val="00FD2926"/>
    <w:rsid w:val="00FD5A6B"/>
    <w:rsid w:val="00FE2654"/>
    <w:rsid w:val="00FE3E59"/>
    <w:rsid w:val="00FE604C"/>
    <w:rsid w:val="00FF2651"/>
    <w:rsid w:val="00FF4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rsid w:val="005F63C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locked/>
    <w:rsid w:val="005F63C9"/>
    <w:rPr>
      <w:rFonts w:ascii="Courier New" w:hAnsi="Courier New"/>
      <w:sz w:val="20"/>
      <w:lang w:val="x-none"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E83D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83D7F"/>
    <w:rPr>
      <w:rFonts w:ascii="Tahoma" w:hAnsi="Tahoma"/>
      <w:sz w:val="16"/>
    </w:rPr>
  </w:style>
  <w:style w:type="character" w:styleId="Hyperlink">
    <w:name w:val="Hyperlink"/>
    <w:basedOn w:val="DefaultParagraphFont"/>
    <w:uiPriority w:val="99"/>
    <w:rsid w:val="005F3D2F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CE75B3"/>
    <w:pPr>
      <w:ind w:left="720"/>
      <w:contextualSpacing/>
    </w:pPr>
  </w:style>
  <w:style w:type="character" w:customStyle="1" w:styleId="apple-converted-space">
    <w:name w:val="apple-converted-space"/>
    <w:uiPriority w:val="99"/>
    <w:rsid w:val="00CE75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4817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://access.avorut.ru/load/3-1-0-202" TargetMode="External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hyperlink" Target="http://access.avorut.ru/load/3-1-0-202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hyperlink" Target="http://access.avorut.ru/load/3-1-0-202" TargetMode="External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983</TotalTime>
  <Pages>18</Pages>
  <Words>489</Words>
  <Characters>2793</Characters>
  <Application>Microsoft Office Word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shop.dbforyou.ru</dc:creator>
  <cp:keywords/>
  <dc:description/>
  <cp:lastModifiedBy>service3</cp:lastModifiedBy>
  <cp:revision>25</cp:revision>
  <dcterms:created xsi:type="dcterms:W3CDTF">2015-05-19T05:57:00Z</dcterms:created>
  <dcterms:modified xsi:type="dcterms:W3CDTF">2017-11-30T07:39:00Z</dcterms:modified>
</cp:coreProperties>
</file>